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378" w:type="dxa"/>
        <w:tblLook w:val="04A0" w:firstRow="1" w:lastRow="0" w:firstColumn="1" w:lastColumn="0" w:noHBand="0" w:noVBand="1"/>
      </w:tblPr>
      <w:tblGrid>
        <w:gridCol w:w="2829"/>
        <w:gridCol w:w="6531"/>
      </w:tblGrid>
      <w:tr w:rsidR="009B3389" w:rsidRPr="00780629" w14:paraId="1C0D3143" w14:textId="77777777">
        <w:trPr>
          <w:trHeight w:val="63"/>
        </w:trPr>
        <w:tc>
          <w:tcPr>
            <w:tcW w:w="2870" w:type="dxa"/>
            <w:tcBorders>
              <w:right w:val="thinThickThinMediumGap" w:sz="24" w:space="0" w:color="auto"/>
            </w:tcBorders>
          </w:tcPr>
          <w:p w14:paraId="79684A68" w14:textId="6322BFB5" w:rsidR="009B3389" w:rsidRPr="00860777" w:rsidRDefault="007D3977" w:rsidP="00ED27B7">
            <w:pPr>
              <w:pStyle w:val="DACUMPanel"/>
              <w:spacing w:before="0" w:after="0"/>
              <w:ind w:left="-40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DACUM</w:t>
            </w:r>
            <w:r w:rsidR="00014B89" w:rsidRPr="00780629">
              <w:rPr>
                <w:rFonts w:asciiTheme="minorBidi" w:hAnsiTheme="minorBidi" w:cstheme="minorBidi"/>
              </w:rPr>
              <w:t xml:space="preserve"> Panel</w:t>
            </w:r>
          </w:p>
          <w:p w14:paraId="5D276AE9" w14:textId="77777777" w:rsidR="00921669" w:rsidRPr="0071270F" w:rsidRDefault="00921669" w:rsidP="00921669">
            <w:pPr>
              <w:spacing w:before="60" w:after="60"/>
              <w:contextualSpacing/>
              <w:rPr>
                <w:rFonts w:ascii="Arial" w:eastAsiaTheme="minorEastAsia" w:hAnsi="Arial" w:cs="Arial"/>
                <w:b/>
                <w:bCs/>
                <w:sz w:val="20"/>
              </w:rPr>
            </w:pPr>
            <w:r w:rsidRPr="0071270F">
              <w:rPr>
                <w:rFonts w:ascii="Arial" w:eastAsiaTheme="minorEastAsia" w:hAnsi="Arial" w:cs="Arial"/>
                <w:b/>
                <w:bCs/>
                <w:sz w:val="20"/>
              </w:rPr>
              <w:t>Zia ul Hassan Shad</w:t>
            </w:r>
          </w:p>
          <w:p w14:paraId="4C3D5193" w14:textId="77777777" w:rsidR="00921669" w:rsidRPr="0071270F" w:rsidRDefault="00921669" w:rsidP="00921669">
            <w:pPr>
              <w:spacing w:before="60" w:after="60"/>
              <w:contextualSpacing/>
              <w:rPr>
                <w:rFonts w:ascii="Arial" w:eastAsiaTheme="minorEastAsia" w:hAnsi="Arial" w:cs="Arial"/>
                <w:sz w:val="20"/>
              </w:rPr>
            </w:pPr>
            <w:r w:rsidRPr="0071270F">
              <w:rPr>
                <w:rFonts w:ascii="Arial" w:eastAsiaTheme="minorEastAsia" w:hAnsi="Arial" w:cs="Arial"/>
                <w:sz w:val="20"/>
              </w:rPr>
              <w:t xml:space="preserve">Project director </w:t>
            </w:r>
          </w:p>
          <w:p w14:paraId="676F4194" w14:textId="77777777" w:rsidR="00921669" w:rsidRPr="0071270F" w:rsidRDefault="00921669" w:rsidP="00921669">
            <w:pPr>
              <w:spacing w:before="60" w:after="60"/>
              <w:contextualSpacing/>
              <w:rPr>
                <w:rFonts w:ascii="Arial" w:eastAsiaTheme="minorEastAsia" w:hAnsi="Arial" w:cs="Arial"/>
                <w:sz w:val="20"/>
              </w:rPr>
            </w:pPr>
            <w:r w:rsidRPr="0071270F">
              <w:rPr>
                <w:rFonts w:ascii="Arial" w:eastAsiaTheme="minorEastAsia" w:hAnsi="Arial" w:cs="Arial"/>
                <w:sz w:val="20"/>
              </w:rPr>
              <w:t>PGICA (PTEVTA)</w:t>
            </w:r>
          </w:p>
          <w:p w14:paraId="3233A80D" w14:textId="77777777" w:rsidR="00921669" w:rsidRDefault="00921669" w:rsidP="00921669">
            <w:pPr>
              <w:spacing w:before="60" w:after="60"/>
              <w:contextualSpacing/>
              <w:rPr>
                <w:rFonts w:ascii="Arial" w:eastAsiaTheme="minorEastAsia" w:hAnsi="Arial" w:cs="Arial"/>
                <w:b/>
                <w:bCs/>
                <w:sz w:val="20"/>
              </w:rPr>
            </w:pPr>
            <w:r>
              <w:rPr>
                <w:rFonts w:ascii="Arial" w:eastAsiaTheme="minorEastAsia" w:hAnsi="Arial" w:cs="Arial"/>
                <w:b/>
                <w:bCs/>
                <w:sz w:val="20"/>
              </w:rPr>
              <w:t>Imran Khan</w:t>
            </w:r>
          </w:p>
          <w:p w14:paraId="02C2DA09" w14:textId="77777777" w:rsidR="00921669" w:rsidRDefault="00921669" w:rsidP="00921669">
            <w:pPr>
              <w:spacing w:before="60" w:after="60"/>
              <w:contextualSpacing/>
              <w:rPr>
                <w:rFonts w:ascii="Arial" w:eastAsiaTheme="minorEastAsia" w:hAnsi="Arial" w:cs="Arial"/>
                <w:sz w:val="20"/>
              </w:rPr>
            </w:pPr>
            <w:r w:rsidRPr="009C74EB">
              <w:rPr>
                <w:rFonts w:ascii="Arial" w:eastAsiaTheme="minorEastAsia" w:hAnsi="Arial" w:cs="Arial"/>
                <w:sz w:val="20"/>
              </w:rPr>
              <w:t>KP TEVTA</w:t>
            </w:r>
          </w:p>
          <w:p w14:paraId="2889EC21" w14:textId="7FA27604" w:rsidR="00921669" w:rsidRPr="00921669" w:rsidRDefault="00921669" w:rsidP="00921669">
            <w:pPr>
              <w:spacing w:before="60" w:after="60"/>
              <w:contextualSpacing/>
              <w:rPr>
                <w:rFonts w:ascii="Arial" w:eastAsiaTheme="minorEastAsia" w:hAnsi="Arial" w:cs="Arial"/>
                <w:b/>
                <w:bCs/>
                <w:sz w:val="20"/>
              </w:rPr>
            </w:pPr>
            <w:r w:rsidRPr="00921669">
              <w:rPr>
                <w:rFonts w:ascii="Arial" w:eastAsiaTheme="minorEastAsia" w:hAnsi="Arial" w:cs="Arial"/>
                <w:b/>
                <w:bCs/>
                <w:sz w:val="20"/>
              </w:rPr>
              <w:t>Yousaf Ahmed Baloch</w:t>
            </w:r>
          </w:p>
          <w:p w14:paraId="2484E4D9" w14:textId="08D8271E" w:rsidR="00921669" w:rsidRPr="00921669" w:rsidRDefault="00921669" w:rsidP="00921669">
            <w:pPr>
              <w:spacing w:before="60" w:after="60"/>
              <w:contextualSpacing/>
              <w:rPr>
                <w:rFonts w:ascii="Arial" w:eastAsiaTheme="minorEastAsia" w:hAnsi="Arial" w:cs="Arial"/>
                <w:sz w:val="20"/>
              </w:rPr>
            </w:pPr>
            <w:r w:rsidRPr="00921669">
              <w:rPr>
                <w:rFonts w:ascii="Arial" w:eastAsiaTheme="minorEastAsia" w:hAnsi="Arial" w:cs="Arial"/>
                <w:sz w:val="20"/>
              </w:rPr>
              <w:t>Director, STEVTA</w:t>
            </w:r>
          </w:p>
          <w:p w14:paraId="0833408C" w14:textId="77777777" w:rsidR="00921669" w:rsidRPr="0071270F" w:rsidRDefault="00921669" w:rsidP="00921669">
            <w:pPr>
              <w:spacing w:before="60" w:after="60"/>
              <w:contextualSpacing/>
              <w:rPr>
                <w:rFonts w:ascii="Arial" w:eastAsiaTheme="minorEastAsia" w:hAnsi="Arial" w:cs="Arial"/>
                <w:b/>
                <w:bCs/>
                <w:sz w:val="20"/>
              </w:rPr>
            </w:pPr>
            <w:r w:rsidRPr="0071270F">
              <w:rPr>
                <w:rFonts w:ascii="Arial" w:eastAsiaTheme="minorEastAsia" w:hAnsi="Arial" w:cs="Arial"/>
                <w:b/>
                <w:bCs/>
                <w:sz w:val="20"/>
              </w:rPr>
              <w:t>Dr. Adil Hussain</w:t>
            </w:r>
          </w:p>
          <w:p w14:paraId="313FF3F5" w14:textId="77777777" w:rsidR="00921669" w:rsidRPr="0071270F" w:rsidRDefault="00921669" w:rsidP="00921669">
            <w:pPr>
              <w:spacing w:before="60" w:after="60"/>
              <w:contextualSpacing/>
              <w:rPr>
                <w:rFonts w:ascii="Arial" w:eastAsiaTheme="minorEastAsia" w:hAnsi="Arial" w:cs="Arial"/>
                <w:sz w:val="20"/>
              </w:rPr>
            </w:pPr>
            <w:r w:rsidRPr="0071270F">
              <w:rPr>
                <w:rFonts w:ascii="Arial" w:eastAsiaTheme="minorEastAsia" w:hAnsi="Arial" w:cs="Arial"/>
                <w:sz w:val="20"/>
              </w:rPr>
              <w:t xml:space="preserve">Farm Manager            Research Farm </w:t>
            </w:r>
            <w:proofErr w:type="spellStart"/>
            <w:r w:rsidRPr="0071270F">
              <w:rPr>
                <w:rFonts w:ascii="Arial" w:eastAsiaTheme="minorEastAsia" w:hAnsi="Arial" w:cs="Arial"/>
                <w:sz w:val="20"/>
              </w:rPr>
              <w:t>Koont</w:t>
            </w:r>
            <w:proofErr w:type="spellEnd"/>
            <w:r w:rsidRPr="0071270F">
              <w:rPr>
                <w:rFonts w:ascii="Arial" w:eastAsiaTheme="minorEastAsia" w:hAnsi="Arial" w:cs="Arial"/>
                <w:sz w:val="20"/>
              </w:rPr>
              <w:t>.</w:t>
            </w:r>
          </w:p>
          <w:p w14:paraId="7D7ED834" w14:textId="77777777" w:rsidR="00921669" w:rsidRPr="0071270F" w:rsidRDefault="00921669" w:rsidP="00921669">
            <w:pPr>
              <w:spacing w:before="60" w:after="60"/>
              <w:contextualSpacing/>
              <w:rPr>
                <w:rFonts w:ascii="Arial" w:eastAsiaTheme="minorEastAsia" w:hAnsi="Arial" w:cs="Arial"/>
                <w:b/>
                <w:bCs/>
                <w:sz w:val="20"/>
              </w:rPr>
            </w:pPr>
            <w:r w:rsidRPr="0071270F">
              <w:rPr>
                <w:rFonts w:ascii="Arial" w:eastAsiaTheme="minorEastAsia" w:hAnsi="Arial" w:cs="Arial"/>
                <w:b/>
                <w:bCs/>
                <w:sz w:val="20"/>
              </w:rPr>
              <w:t>M. Farooq</w:t>
            </w:r>
          </w:p>
          <w:p w14:paraId="06394E86" w14:textId="77777777" w:rsidR="00921669" w:rsidRPr="0071270F" w:rsidRDefault="00921669" w:rsidP="00921669">
            <w:pPr>
              <w:spacing w:before="60" w:after="60"/>
              <w:contextualSpacing/>
              <w:rPr>
                <w:rFonts w:ascii="Arial" w:eastAsiaTheme="minorEastAsia" w:hAnsi="Arial" w:cs="Arial"/>
                <w:sz w:val="20"/>
              </w:rPr>
            </w:pPr>
            <w:r w:rsidRPr="0071270F">
              <w:rPr>
                <w:rFonts w:ascii="Arial" w:eastAsiaTheme="minorEastAsia" w:hAnsi="Arial" w:cs="Arial"/>
                <w:sz w:val="20"/>
              </w:rPr>
              <w:t xml:space="preserve">Senior Agronomist Guard Rice mills Multan </w:t>
            </w:r>
          </w:p>
          <w:p w14:paraId="5F861DB4" w14:textId="77777777" w:rsidR="00921669" w:rsidRPr="0071270F" w:rsidRDefault="00921669" w:rsidP="00921669">
            <w:pPr>
              <w:spacing w:before="60" w:after="60"/>
              <w:contextualSpacing/>
              <w:rPr>
                <w:rFonts w:ascii="Arial" w:eastAsiaTheme="minorEastAsia" w:hAnsi="Arial" w:cs="Arial"/>
                <w:b/>
                <w:bCs/>
                <w:sz w:val="20"/>
              </w:rPr>
            </w:pPr>
            <w:r w:rsidRPr="0071270F">
              <w:rPr>
                <w:rFonts w:ascii="Arial" w:eastAsiaTheme="minorEastAsia" w:hAnsi="Arial" w:cs="Arial"/>
                <w:b/>
                <w:bCs/>
                <w:sz w:val="20"/>
              </w:rPr>
              <w:t>Dr. Mubeen Sarwar</w:t>
            </w:r>
          </w:p>
          <w:p w14:paraId="372E76FB" w14:textId="77777777" w:rsidR="00921669" w:rsidRPr="0071270F" w:rsidRDefault="00921669" w:rsidP="00921669">
            <w:pPr>
              <w:spacing w:before="60" w:after="60"/>
              <w:contextualSpacing/>
              <w:rPr>
                <w:rFonts w:ascii="Arial" w:eastAsiaTheme="minorEastAsia" w:hAnsi="Arial" w:cs="Arial"/>
                <w:sz w:val="20"/>
              </w:rPr>
            </w:pPr>
            <w:r w:rsidRPr="0071270F">
              <w:rPr>
                <w:rFonts w:ascii="Arial" w:eastAsiaTheme="minorEastAsia" w:hAnsi="Arial" w:cs="Arial"/>
                <w:sz w:val="20"/>
              </w:rPr>
              <w:t>Agronomist, Kashmir rice mills Sialkot</w:t>
            </w:r>
          </w:p>
          <w:p w14:paraId="0C9746F1" w14:textId="77777777" w:rsidR="00921669" w:rsidRPr="0071270F" w:rsidRDefault="00921669" w:rsidP="00921669">
            <w:pPr>
              <w:spacing w:before="60" w:after="60"/>
              <w:contextualSpacing/>
              <w:rPr>
                <w:rFonts w:ascii="Arial" w:eastAsiaTheme="minorEastAsia" w:hAnsi="Arial" w:cs="Arial"/>
                <w:b/>
                <w:bCs/>
                <w:sz w:val="20"/>
              </w:rPr>
            </w:pPr>
            <w:r w:rsidRPr="0071270F">
              <w:rPr>
                <w:rFonts w:ascii="Arial" w:eastAsiaTheme="minorEastAsia" w:hAnsi="Arial" w:cs="Arial"/>
                <w:b/>
                <w:bCs/>
                <w:sz w:val="20"/>
              </w:rPr>
              <w:t xml:space="preserve">Dr. Muhammad Shafiq </w:t>
            </w:r>
          </w:p>
          <w:p w14:paraId="2289312B" w14:textId="77777777" w:rsidR="00921669" w:rsidRPr="0071270F" w:rsidRDefault="00921669" w:rsidP="00921669">
            <w:pPr>
              <w:spacing w:before="60" w:after="60"/>
              <w:contextualSpacing/>
              <w:rPr>
                <w:rFonts w:ascii="Arial" w:eastAsiaTheme="minorEastAsia" w:hAnsi="Arial" w:cs="Arial"/>
                <w:sz w:val="20"/>
              </w:rPr>
            </w:pPr>
            <w:r w:rsidRPr="0071270F">
              <w:rPr>
                <w:rFonts w:ascii="Arial" w:eastAsiaTheme="minorEastAsia" w:hAnsi="Arial" w:cs="Arial"/>
                <w:sz w:val="20"/>
              </w:rPr>
              <w:t>Associate Prof.</w:t>
            </w:r>
          </w:p>
          <w:p w14:paraId="042FF925" w14:textId="77777777" w:rsidR="00921669" w:rsidRPr="0071270F" w:rsidRDefault="00921669" w:rsidP="00921669">
            <w:pPr>
              <w:spacing w:before="60" w:after="60"/>
              <w:contextualSpacing/>
              <w:rPr>
                <w:rFonts w:ascii="Arial" w:eastAsiaTheme="minorEastAsia" w:hAnsi="Arial" w:cs="Arial"/>
                <w:sz w:val="20"/>
              </w:rPr>
            </w:pPr>
            <w:r w:rsidRPr="0071270F">
              <w:rPr>
                <w:rFonts w:ascii="Arial" w:eastAsiaTheme="minorEastAsia" w:hAnsi="Arial" w:cs="Arial"/>
                <w:sz w:val="20"/>
              </w:rPr>
              <w:t>PU Lahore</w:t>
            </w:r>
          </w:p>
          <w:p w14:paraId="3F75AE99" w14:textId="77777777" w:rsidR="00921669" w:rsidRPr="0071270F" w:rsidRDefault="00921669" w:rsidP="00921669">
            <w:pPr>
              <w:spacing w:before="60" w:after="60"/>
              <w:contextualSpacing/>
              <w:rPr>
                <w:rFonts w:ascii="Arial" w:eastAsiaTheme="minorEastAsia" w:hAnsi="Arial" w:cs="Arial"/>
                <w:b/>
                <w:bCs/>
                <w:sz w:val="20"/>
              </w:rPr>
            </w:pPr>
            <w:r w:rsidRPr="0071270F">
              <w:rPr>
                <w:rFonts w:ascii="Arial" w:eastAsiaTheme="minorEastAsia" w:hAnsi="Arial" w:cs="Arial"/>
                <w:b/>
                <w:bCs/>
                <w:sz w:val="20"/>
              </w:rPr>
              <w:t>Dr. Sajid Ali</w:t>
            </w:r>
          </w:p>
          <w:p w14:paraId="20B7F93A" w14:textId="77777777" w:rsidR="00921669" w:rsidRPr="0071270F" w:rsidRDefault="00921669" w:rsidP="00921669">
            <w:pPr>
              <w:spacing w:before="60" w:after="60"/>
              <w:contextualSpacing/>
              <w:rPr>
                <w:rFonts w:ascii="Arial" w:eastAsiaTheme="minorEastAsia" w:hAnsi="Arial" w:cs="Arial"/>
                <w:sz w:val="20"/>
              </w:rPr>
            </w:pPr>
            <w:r w:rsidRPr="0071270F">
              <w:rPr>
                <w:rFonts w:ascii="Arial" w:eastAsiaTheme="minorEastAsia" w:hAnsi="Arial" w:cs="Arial"/>
                <w:sz w:val="20"/>
              </w:rPr>
              <w:t>Associate Prof.</w:t>
            </w:r>
          </w:p>
          <w:p w14:paraId="4CE0F126" w14:textId="77777777" w:rsidR="00921669" w:rsidRPr="0071270F" w:rsidRDefault="00921669" w:rsidP="00921669">
            <w:pPr>
              <w:spacing w:before="60" w:after="60"/>
              <w:contextualSpacing/>
              <w:rPr>
                <w:rFonts w:ascii="Arial" w:eastAsiaTheme="minorEastAsia" w:hAnsi="Arial" w:cs="Arial"/>
                <w:sz w:val="20"/>
              </w:rPr>
            </w:pPr>
            <w:r w:rsidRPr="0071270F">
              <w:rPr>
                <w:rFonts w:ascii="Arial" w:eastAsiaTheme="minorEastAsia" w:hAnsi="Arial" w:cs="Arial"/>
                <w:sz w:val="20"/>
              </w:rPr>
              <w:t>PU Lahore</w:t>
            </w:r>
          </w:p>
          <w:p w14:paraId="6C9018CB" w14:textId="77777777" w:rsidR="00921669" w:rsidRPr="0071270F" w:rsidRDefault="00921669" w:rsidP="00921669">
            <w:pPr>
              <w:spacing w:before="60" w:after="60"/>
              <w:contextualSpacing/>
              <w:rPr>
                <w:rFonts w:ascii="Arial" w:eastAsiaTheme="minorEastAsia" w:hAnsi="Arial" w:cs="Arial"/>
                <w:b/>
                <w:bCs/>
                <w:sz w:val="20"/>
              </w:rPr>
            </w:pPr>
            <w:r w:rsidRPr="0071270F">
              <w:rPr>
                <w:rFonts w:ascii="Arial" w:eastAsiaTheme="minorEastAsia" w:hAnsi="Arial" w:cs="Arial"/>
                <w:b/>
                <w:bCs/>
                <w:sz w:val="20"/>
              </w:rPr>
              <w:t xml:space="preserve">Dr. Tariq Manzoor </w:t>
            </w:r>
          </w:p>
          <w:p w14:paraId="6F14035A" w14:textId="77777777" w:rsidR="00921669" w:rsidRPr="0071270F" w:rsidRDefault="00921669" w:rsidP="00921669">
            <w:pPr>
              <w:spacing w:before="60" w:after="60"/>
              <w:contextualSpacing/>
              <w:rPr>
                <w:rFonts w:ascii="Arial" w:eastAsiaTheme="minorEastAsia" w:hAnsi="Arial" w:cs="Arial"/>
                <w:sz w:val="20"/>
              </w:rPr>
            </w:pPr>
            <w:r w:rsidRPr="0071270F">
              <w:rPr>
                <w:rFonts w:ascii="Arial" w:eastAsiaTheme="minorEastAsia" w:hAnsi="Arial" w:cs="Arial"/>
                <w:sz w:val="20"/>
              </w:rPr>
              <w:t>Assistant Prof.</w:t>
            </w:r>
          </w:p>
          <w:p w14:paraId="6DD18B34" w14:textId="77777777" w:rsidR="00921669" w:rsidRPr="0071270F" w:rsidRDefault="00921669" w:rsidP="00921669">
            <w:pPr>
              <w:spacing w:before="60" w:after="60"/>
              <w:contextualSpacing/>
              <w:rPr>
                <w:rFonts w:ascii="Arial" w:eastAsiaTheme="minorEastAsia" w:hAnsi="Arial" w:cs="Arial"/>
                <w:sz w:val="20"/>
              </w:rPr>
            </w:pPr>
            <w:r w:rsidRPr="0071270F">
              <w:rPr>
                <w:rFonts w:ascii="Arial" w:eastAsiaTheme="minorEastAsia" w:hAnsi="Arial" w:cs="Arial"/>
                <w:sz w:val="20"/>
              </w:rPr>
              <w:t>PU Lahore</w:t>
            </w:r>
          </w:p>
          <w:p w14:paraId="1AD63F4E" w14:textId="77777777" w:rsidR="00921669" w:rsidRPr="0071270F" w:rsidRDefault="00921669" w:rsidP="00921669">
            <w:pPr>
              <w:spacing w:before="60" w:after="60"/>
              <w:contextualSpacing/>
              <w:rPr>
                <w:rFonts w:ascii="Arial" w:eastAsiaTheme="minorEastAsia" w:hAnsi="Arial" w:cs="Arial"/>
                <w:b/>
                <w:bCs/>
                <w:sz w:val="20"/>
              </w:rPr>
            </w:pPr>
            <w:r w:rsidRPr="0071270F">
              <w:rPr>
                <w:rFonts w:ascii="Arial" w:eastAsiaTheme="minorEastAsia" w:hAnsi="Arial" w:cs="Arial"/>
                <w:b/>
                <w:bCs/>
                <w:sz w:val="20"/>
              </w:rPr>
              <w:t xml:space="preserve">Dr. Mubashar Iqbal </w:t>
            </w:r>
          </w:p>
          <w:p w14:paraId="28475F17" w14:textId="77777777" w:rsidR="00921669" w:rsidRPr="0071270F" w:rsidRDefault="00921669" w:rsidP="00921669">
            <w:pPr>
              <w:spacing w:before="60" w:after="60"/>
              <w:contextualSpacing/>
              <w:rPr>
                <w:rFonts w:ascii="Arial" w:eastAsiaTheme="minorEastAsia" w:hAnsi="Arial" w:cs="Arial"/>
                <w:sz w:val="20"/>
              </w:rPr>
            </w:pPr>
            <w:r w:rsidRPr="0071270F">
              <w:rPr>
                <w:rFonts w:ascii="Arial" w:eastAsiaTheme="minorEastAsia" w:hAnsi="Arial" w:cs="Arial"/>
                <w:sz w:val="20"/>
              </w:rPr>
              <w:t>Scientific Officer RRI</w:t>
            </w:r>
          </w:p>
          <w:p w14:paraId="5517C155" w14:textId="77777777" w:rsidR="00921669" w:rsidRPr="0071270F" w:rsidRDefault="00921669" w:rsidP="00921669">
            <w:pPr>
              <w:spacing w:before="60" w:after="60"/>
              <w:contextualSpacing/>
              <w:rPr>
                <w:rFonts w:ascii="Arial" w:eastAsiaTheme="minorEastAsia" w:hAnsi="Arial" w:cs="Arial"/>
                <w:b/>
                <w:bCs/>
                <w:sz w:val="20"/>
              </w:rPr>
            </w:pPr>
            <w:r w:rsidRPr="0071270F">
              <w:rPr>
                <w:rFonts w:ascii="Arial" w:eastAsiaTheme="minorEastAsia" w:hAnsi="Arial" w:cs="Arial"/>
                <w:b/>
                <w:bCs/>
                <w:sz w:val="20"/>
              </w:rPr>
              <w:t xml:space="preserve">Dr. Muneeb Hashmi </w:t>
            </w:r>
          </w:p>
          <w:p w14:paraId="0B60BAC4" w14:textId="77777777" w:rsidR="00921669" w:rsidRPr="0071270F" w:rsidRDefault="00921669" w:rsidP="00921669">
            <w:pPr>
              <w:spacing w:before="60" w:after="60"/>
              <w:contextualSpacing/>
              <w:rPr>
                <w:rFonts w:ascii="Arial" w:eastAsiaTheme="minorEastAsia" w:hAnsi="Arial" w:cs="Arial"/>
                <w:sz w:val="20"/>
              </w:rPr>
            </w:pPr>
            <w:r w:rsidRPr="0071270F">
              <w:rPr>
                <w:rFonts w:ascii="Arial" w:eastAsiaTheme="minorEastAsia" w:hAnsi="Arial" w:cs="Arial"/>
                <w:sz w:val="20"/>
              </w:rPr>
              <w:t xml:space="preserve">Research Associate PU Lahore </w:t>
            </w:r>
          </w:p>
          <w:p w14:paraId="18E99F5D" w14:textId="77777777" w:rsidR="00921669" w:rsidRPr="0071270F" w:rsidRDefault="00921669" w:rsidP="00921669">
            <w:pPr>
              <w:spacing w:before="60" w:after="60"/>
              <w:contextualSpacing/>
              <w:rPr>
                <w:rFonts w:ascii="Arial" w:eastAsiaTheme="minorEastAsia" w:hAnsi="Arial" w:cs="Arial"/>
                <w:b/>
                <w:bCs/>
                <w:sz w:val="20"/>
              </w:rPr>
            </w:pPr>
            <w:r w:rsidRPr="0071270F">
              <w:rPr>
                <w:rFonts w:ascii="Arial" w:eastAsiaTheme="minorEastAsia" w:hAnsi="Arial" w:cs="Arial"/>
                <w:b/>
                <w:bCs/>
                <w:sz w:val="20"/>
              </w:rPr>
              <w:t xml:space="preserve">Dr. Adnan Zahid </w:t>
            </w:r>
          </w:p>
          <w:p w14:paraId="55936210" w14:textId="77777777" w:rsidR="00921669" w:rsidRPr="0071270F" w:rsidRDefault="00921669" w:rsidP="00921669">
            <w:pPr>
              <w:spacing w:before="60" w:after="60"/>
              <w:contextualSpacing/>
              <w:rPr>
                <w:rFonts w:ascii="Arial" w:eastAsiaTheme="minorEastAsia" w:hAnsi="Arial" w:cs="Arial"/>
                <w:sz w:val="20"/>
              </w:rPr>
            </w:pPr>
            <w:r w:rsidRPr="0071270F">
              <w:rPr>
                <w:rFonts w:ascii="Arial" w:eastAsiaTheme="minorEastAsia" w:hAnsi="Arial" w:cs="Arial"/>
                <w:sz w:val="20"/>
              </w:rPr>
              <w:t>Manager Fon-grow</w:t>
            </w:r>
          </w:p>
          <w:p w14:paraId="1225F142" w14:textId="77777777" w:rsidR="00921669" w:rsidRPr="0071270F" w:rsidRDefault="00921669" w:rsidP="00921669">
            <w:pPr>
              <w:spacing w:before="60" w:after="60"/>
              <w:contextualSpacing/>
              <w:rPr>
                <w:rFonts w:ascii="Arial" w:eastAsiaTheme="minorEastAsia" w:hAnsi="Arial" w:cs="Arial"/>
                <w:sz w:val="20"/>
              </w:rPr>
            </w:pPr>
            <w:r w:rsidRPr="0071270F">
              <w:rPr>
                <w:rFonts w:ascii="Arial" w:eastAsiaTheme="minorEastAsia" w:hAnsi="Arial" w:cs="Arial"/>
                <w:sz w:val="20"/>
              </w:rPr>
              <w:t xml:space="preserve">Khanewal </w:t>
            </w:r>
          </w:p>
          <w:p w14:paraId="54A5249A" w14:textId="77777777" w:rsidR="00921669" w:rsidRPr="0071270F" w:rsidRDefault="00921669" w:rsidP="00921669">
            <w:pPr>
              <w:spacing w:before="60" w:after="60"/>
              <w:contextualSpacing/>
              <w:rPr>
                <w:rFonts w:ascii="Arial" w:eastAsiaTheme="minorEastAsia" w:hAnsi="Arial" w:cs="Arial"/>
                <w:b/>
                <w:bCs/>
                <w:sz w:val="20"/>
              </w:rPr>
            </w:pPr>
            <w:r w:rsidRPr="0071270F">
              <w:rPr>
                <w:rFonts w:ascii="Arial" w:eastAsiaTheme="minorEastAsia" w:hAnsi="Arial" w:cs="Arial"/>
                <w:b/>
                <w:bCs/>
                <w:sz w:val="20"/>
              </w:rPr>
              <w:t>Barira Hareem</w:t>
            </w:r>
          </w:p>
          <w:p w14:paraId="5E7A078D" w14:textId="77777777" w:rsidR="00921669" w:rsidRPr="0071270F" w:rsidRDefault="00921669" w:rsidP="00921669">
            <w:pPr>
              <w:spacing w:before="60" w:after="60"/>
              <w:contextualSpacing/>
              <w:rPr>
                <w:rFonts w:ascii="Arial" w:eastAsiaTheme="minorEastAsia" w:hAnsi="Arial" w:cs="Arial"/>
                <w:sz w:val="20"/>
              </w:rPr>
            </w:pPr>
            <w:r w:rsidRPr="0071270F">
              <w:rPr>
                <w:rFonts w:ascii="Arial" w:eastAsiaTheme="minorEastAsia" w:hAnsi="Arial" w:cs="Arial"/>
                <w:sz w:val="20"/>
              </w:rPr>
              <w:t xml:space="preserve">Manager, Tara </w:t>
            </w:r>
            <w:proofErr w:type="spellStart"/>
            <w:r w:rsidRPr="0071270F">
              <w:rPr>
                <w:rFonts w:ascii="Arial" w:eastAsiaTheme="minorEastAsia" w:hAnsi="Arial" w:cs="Arial"/>
                <w:sz w:val="20"/>
              </w:rPr>
              <w:t>Agro</w:t>
            </w:r>
            <w:proofErr w:type="spellEnd"/>
            <w:r w:rsidRPr="0071270F">
              <w:rPr>
                <w:rFonts w:ascii="Arial" w:eastAsiaTheme="minorEastAsia" w:hAnsi="Arial" w:cs="Arial"/>
                <w:sz w:val="20"/>
              </w:rPr>
              <w:t xml:space="preserve"> Services Multan </w:t>
            </w:r>
          </w:p>
          <w:p w14:paraId="0A80A3BD" w14:textId="77777777" w:rsidR="00921669" w:rsidRPr="0071270F" w:rsidRDefault="00921669" w:rsidP="00921669">
            <w:pPr>
              <w:spacing w:before="60" w:after="60"/>
              <w:contextualSpacing/>
              <w:rPr>
                <w:rFonts w:ascii="Arial" w:eastAsiaTheme="minorEastAsia" w:hAnsi="Arial" w:cs="Arial"/>
                <w:b/>
                <w:bCs/>
                <w:sz w:val="20"/>
              </w:rPr>
            </w:pPr>
            <w:r w:rsidRPr="0071270F">
              <w:rPr>
                <w:rFonts w:ascii="Arial" w:eastAsiaTheme="minorEastAsia" w:hAnsi="Arial" w:cs="Arial"/>
                <w:b/>
                <w:bCs/>
                <w:sz w:val="20"/>
              </w:rPr>
              <w:t xml:space="preserve">Muhammad Wasim  </w:t>
            </w:r>
          </w:p>
          <w:p w14:paraId="04163246" w14:textId="77777777" w:rsidR="00921669" w:rsidRPr="0071270F" w:rsidRDefault="00921669" w:rsidP="00921669">
            <w:pPr>
              <w:spacing w:before="60" w:after="60"/>
              <w:contextualSpacing/>
              <w:rPr>
                <w:rFonts w:ascii="Arial" w:eastAsiaTheme="minorEastAsia" w:hAnsi="Arial" w:cs="Arial"/>
                <w:sz w:val="20"/>
              </w:rPr>
            </w:pPr>
            <w:r w:rsidRPr="0071270F">
              <w:rPr>
                <w:rFonts w:ascii="Arial" w:eastAsiaTheme="minorEastAsia" w:hAnsi="Arial" w:cs="Arial"/>
                <w:sz w:val="20"/>
              </w:rPr>
              <w:t>Teaching Assistant</w:t>
            </w:r>
          </w:p>
          <w:p w14:paraId="62936C23" w14:textId="77777777" w:rsidR="00921669" w:rsidRPr="009C74EB" w:rsidRDefault="00921669" w:rsidP="00921669">
            <w:pPr>
              <w:pStyle w:val="OccupationalProfilePanelMember"/>
              <w:spacing w:after="0"/>
              <w:ind w:left="-40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  <w:r w:rsidRPr="0071270F">
              <w:rPr>
                <w:rFonts w:ascii="Arial" w:eastAsiaTheme="minorEastAsia" w:hAnsi="Arial" w:cs="Arial"/>
                <w:sz w:val="20"/>
                <w:szCs w:val="20"/>
              </w:rPr>
              <w:t>UAF Faisalabad</w:t>
            </w:r>
          </w:p>
          <w:p w14:paraId="4CA86A35" w14:textId="77777777" w:rsidR="00921669" w:rsidRPr="00ED27B7" w:rsidRDefault="00921669" w:rsidP="00921669">
            <w:pPr>
              <w:pStyle w:val="OccupationalProfilePanelMember"/>
              <w:spacing w:after="0" w:line="240" w:lineRule="auto"/>
              <w:ind w:left="-40"/>
              <w:rPr>
                <w:rFonts w:asciiTheme="minorBidi" w:hAnsiTheme="minorBidi" w:cstheme="minorBidi"/>
                <w:b/>
                <w:bCs w:val="0"/>
                <w:sz w:val="20"/>
                <w:szCs w:val="20"/>
              </w:rPr>
            </w:pPr>
            <w:r w:rsidRPr="00ED27B7">
              <w:rPr>
                <w:rFonts w:asciiTheme="minorBidi" w:hAnsiTheme="minorBidi" w:cstheme="minorBidi"/>
                <w:b/>
                <w:bCs w:val="0"/>
                <w:sz w:val="20"/>
                <w:szCs w:val="20"/>
              </w:rPr>
              <w:t>DACUM Facilitator:</w:t>
            </w:r>
          </w:p>
          <w:p w14:paraId="73FF57E1" w14:textId="77777777" w:rsidR="00921669" w:rsidRPr="00ED27B7" w:rsidRDefault="00921669" w:rsidP="00921669">
            <w:pPr>
              <w:pStyle w:val="OccupationalProfilePanelMember"/>
              <w:spacing w:after="0" w:line="240" w:lineRule="auto"/>
              <w:ind w:left="-40"/>
              <w:rPr>
                <w:rFonts w:asciiTheme="minorBidi" w:hAnsiTheme="minorBidi" w:cstheme="minorBidi"/>
                <w:sz w:val="20"/>
                <w:szCs w:val="20"/>
              </w:rPr>
            </w:pPr>
            <w:r w:rsidRPr="00ED27B7">
              <w:rPr>
                <w:rFonts w:asciiTheme="minorBidi" w:hAnsiTheme="minorBidi" w:cstheme="minorBidi"/>
                <w:b/>
                <w:bCs w:val="0"/>
                <w:color w:val="000000" w:themeColor="text1"/>
                <w:sz w:val="20"/>
                <w:szCs w:val="20"/>
              </w:rPr>
              <w:t>Muhammad Saeed Ahmad</w:t>
            </w:r>
            <w:r w:rsidRPr="00ED27B7"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t xml:space="preserve">, Farm Manager, UVAS, </w:t>
            </w:r>
            <w:proofErr w:type="spellStart"/>
            <w:r w:rsidRPr="00ED27B7"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t>Pattoki</w:t>
            </w:r>
            <w:proofErr w:type="spellEnd"/>
            <w:r w:rsidRPr="00ED27B7"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t xml:space="preserve"> Campus</w:t>
            </w:r>
          </w:p>
          <w:p w14:paraId="25DB50C5" w14:textId="77777777" w:rsidR="00921669" w:rsidRPr="00ED27B7" w:rsidRDefault="00921669" w:rsidP="00921669">
            <w:pPr>
              <w:pStyle w:val="OccupationalProfilePanel"/>
              <w:spacing w:before="0" w:after="0" w:line="240" w:lineRule="auto"/>
              <w:ind w:left="-40"/>
              <w:rPr>
                <w:rFonts w:asciiTheme="minorBidi" w:hAnsiTheme="minorBidi" w:cstheme="minorBidi"/>
                <w:sz w:val="20"/>
                <w:szCs w:val="20"/>
              </w:rPr>
            </w:pPr>
            <w:r w:rsidRPr="00ED27B7">
              <w:rPr>
                <w:rFonts w:asciiTheme="minorBidi" w:hAnsiTheme="minorBidi" w:cstheme="minorBidi"/>
                <w:sz w:val="20"/>
                <w:szCs w:val="20"/>
              </w:rPr>
              <w:t xml:space="preserve">Coordinator </w:t>
            </w:r>
          </w:p>
          <w:p w14:paraId="69B65D1F" w14:textId="77777777" w:rsidR="00921669" w:rsidRPr="00BA1BB3" w:rsidRDefault="00921669" w:rsidP="00921669">
            <w:pPr>
              <w:pStyle w:val="OccupationalProfilePanel"/>
              <w:spacing w:before="0" w:after="0" w:line="240" w:lineRule="auto"/>
              <w:ind w:left="-40"/>
              <w:rPr>
                <w:rFonts w:asciiTheme="minorBidi" w:hAnsiTheme="minorBidi" w:cstheme="minorBidi"/>
                <w:bCs w:val="0"/>
                <w:sz w:val="20"/>
                <w:szCs w:val="20"/>
              </w:rPr>
            </w:pPr>
            <w:r w:rsidRPr="00BA1BB3">
              <w:rPr>
                <w:rFonts w:asciiTheme="minorBidi" w:hAnsiTheme="minorBidi" w:cstheme="minorBidi"/>
                <w:bCs w:val="0"/>
                <w:sz w:val="20"/>
                <w:szCs w:val="20"/>
              </w:rPr>
              <w:t xml:space="preserve">Imtiaz Ahmed Sial </w:t>
            </w:r>
          </w:p>
          <w:p w14:paraId="141F5A03" w14:textId="77777777" w:rsidR="00921669" w:rsidRDefault="00921669" w:rsidP="00921669">
            <w:pPr>
              <w:pStyle w:val="Nameoffacilitator"/>
              <w:ind w:left="-40"/>
              <w:rPr>
                <w:rFonts w:asciiTheme="minorBidi" w:hAnsiTheme="minorBidi" w:cstheme="minorBidi"/>
                <w:sz w:val="20"/>
              </w:rPr>
            </w:pPr>
            <w:r w:rsidRPr="00ED27B7">
              <w:rPr>
                <w:rFonts w:asciiTheme="minorBidi" w:hAnsiTheme="minorBidi" w:cstheme="minorBidi"/>
                <w:sz w:val="20"/>
              </w:rPr>
              <w:t>NAVTTC Islamabad</w:t>
            </w:r>
          </w:p>
          <w:p w14:paraId="11CCE036" w14:textId="77777777" w:rsidR="00921669" w:rsidRDefault="00921669" w:rsidP="00921669">
            <w:pPr>
              <w:pStyle w:val="Nameoffacilitator"/>
              <w:ind w:left="-40"/>
              <w:rPr>
                <w:rFonts w:asciiTheme="minorBidi" w:hAnsiTheme="minorBidi" w:cstheme="minorBidi"/>
                <w:b/>
                <w:sz w:val="20"/>
              </w:rPr>
            </w:pPr>
            <w:r>
              <w:rPr>
                <w:rFonts w:asciiTheme="minorBidi" w:hAnsiTheme="minorBidi" w:cstheme="minorBidi"/>
                <w:b/>
                <w:sz w:val="20"/>
              </w:rPr>
              <w:t>Welthungerhilfe-WHH Contributor</w:t>
            </w:r>
          </w:p>
          <w:p w14:paraId="7BC23727" w14:textId="77777777" w:rsidR="00921669" w:rsidRPr="004730A0" w:rsidRDefault="00921669" w:rsidP="00921669">
            <w:pPr>
              <w:pStyle w:val="Nameoffacilitator"/>
              <w:ind w:left="-40"/>
              <w:rPr>
                <w:rFonts w:asciiTheme="minorBidi" w:hAnsiTheme="minorBidi" w:cstheme="minorBidi"/>
                <w:b/>
                <w:sz w:val="20"/>
              </w:rPr>
            </w:pPr>
            <w:r w:rsidRPr="004730A0">
              <w:rPr>
                <w:rFonts w:asciiTheme="minorBidi" w:hAnsiTheme="minorBidi" w:cstheme="minorBidi"/>
                <w:b/>
                <w:sz w:val="20"/>
              </w:rPr>
              <w:t>Sarwan Baloch</w:t>
            </w:r>
          </w:p>
          <w:p w14:paraId="64CAD491" w14:textId="77777777" w:rsidR="00921669" w:rsidRDefault="00921669" w:rsidP="00921669">
            <w:pPr>
              <w:pStyle w:val="Nameoffacilitator"/>
              <w:ind w:left="-40"/>
              <w:rPr>
                <w:rFonts w:asciiTheme="minorBidi" w:hAnsiTheme="minorBidi" w:cstheme="minorBidi"/>
                <w:bCs w:val="0"/>
                <w:sz w:val="20"/>
              </w:rPr>
            </w:pPr>
            <w:r w:rsidRPr="004730A0">
              <w:rPr>
                <w:rFonts w:asciiTheme="minorBidi" w:hAnsiTheme="minorBidi" w:cstheme="minorBidi"/>
                <w:bCs w:val="0"/>
                <w:sz w:val="20"/>
              </w:rPr>
              <w:t>Expert, Economic Development &amp; Value Chain</w:t>
            </w:r>
          </w:p>
          <w:p w14:paraId="5449B330" w14:textId="77777777" w:rsidR="00921669" w:rsidRDefault="00921669" w:rsidP="00921669">
            <w:pPr>
              <w:pStyle w:val="Nameoffacilitator"/>
              <w:ind w:left="-40"/>
              <w:rPr>
                <w:rFonts w:asciiTheme="minorBidi" w:hAnsiTheme="minorBidi" w:cstheme="minorBidi"/>
                <w:bCs w:val="0"/>
                <w:sz w:val="20"/>
              </w:rPr>
            </w:pPr>
            <w:r>
              <w:rPr>
                <w:rFonts w:asciiTheme="minorBidi" w:hAnsiTheme="minorBidi" w:cstheme="minorBidi"/>
                <w:bCs w:val="0"/>
                <w:sz w:val="20"/>
              </w:rPr>
              <w:t>Islamabad</w:t>
            </w:r>
          </w:p>
          <w:p w14:paraId="2A6C2396" w14:textId="77777777" w:rsidR="00921669" w:rsidRDefault="00921669" w:rsidP="00921669">
            <w:pPr>
              <w:pStyle w:val="Nameoffacilitator"/>
              <w:ind w:left="-40"/>
              <w:rPr>
                <w:rFonts w:asciiTheme="minorBidi" w:hAnsiTheme="minorBidi" w:cstheme="minorBidi"/>
                <w:b/>
                <w:sz w:val="20"/>
              </w:rPr>
            </w:pPr>
            <w:r>
              <w:rPr>
                <w:rFonts w:asciiTheme="minorBidi" w:hAnsiTheme="minorBidi" w:cstheme="minorBidi"/>
                <w:b/>
                <w:sz w:val="20"/>
              </w:rPr>
              <w:t>SAFWCO Contributor</w:t>
            </w:r>
          </w:p>
          <w:p w14:paraId="119E0198" w14:textId="77777777" w:rsidR="00921669" w:rsidRDefault="00921669" w:rsidP="00921669">
            <w:pPr>
              <w:pStyle w:val="Nameoffacilitator"/>
              <w:ind w:left="-40"/>
              <w:rPr>
                <w:rFonts w:asciiTheme="minorBidi" w:hAnsiTheme="minorBidi" w:cstheme="minorBidi"/>
                <w:b/>
                <w:sz w:val="20"/>
              </w:rPr>
            </w:pPr>
            <w:r>
              <w:rPr>
                <w:rFonts w:asciiTheme="minorBidi" w:hAnsiTheme="minorBidi" w:cstheme="minorBidi"/>
                <w:b/>
                <w:sz w:val="20"/>
              </w:rPr>
              <w:t>Zeeshan Memon</w:t>
            </w:r>
          </w:p>
          <w:p w14:paraId="75AFDE5C" w14:textId="77777777" w:rsidR="00921669" w:rsidRDefault="00921669" w:rsidP="00921669">
            <w:pPr>
              <w:pStyle w:val="Nameoffacilitator"/>
              <w:ind w:left="-40"/>
              <w:rPr>
                <w:rFonts w:asciiTheme="minorBidi" w:hAnsiTheme="minorBidi" w:cstheme="minorBidi"/>
                <w:bCs w:val="0"/>
                <w:sz w:val="20"/>
              </w:rPr>
            </w:pPr>
            <w:r>
              <w:rPr>
                <w:rFonts w:asciiTheme="minorBidi" w:hAnsiTheme="minorBidi" w:cstheme="minorBidi"/>
                <w:bCs w:val="0"/>
                <w:sz w:val="20"/>
              </w:rPr>
              <w:t xml:space="preserve">Executive Director, </w:t>
            </w:r>
          </w:p>
          <w:p w14:paraId="76F26DD3" w14:textId="77777777" w:rsidR="00921669" w:rsidRDefault="00921669" w:rsidP="00921669">
            <w:pPr>
              <w:pStyle w:val="Nameoffacilitator"/>
              <w:ind w:left="-40"/>
              <w:rPr>
                <w:rFonts w:asciiTheme="minorBidi" w:hAnsiTheme="minorBidi" w:cstheme="minorBidi"/>
                <w:b/>
                <w:sz w:val="20"/>
              </w:rPr>
            </w:pPr>
            <w:r>
              <w:rPr>
                <w:rFonts w:asciiTheme="minorBidi" w:hAnsiTheme="minorBidi" w:cstheme="minorBidi"/>
                <w:b/>
                <w:sz w:val="20"/>
              </w:rPr>
              <w:t>Waheed Hyder</w:t>
            </w:r>
          </w:p>
          <w:p w14:paraId="4D6C21FA" w14:textId="77777777" w:rsidR="00921669" w:rsidRDefault="00921669" w:rsidP="00921669">
            <w:pPr>
              <w:pStyle w:val="Nameoffacilitator"/>
              <w:ind w:left="-40"/>
              <w:rPr>
                <w:rFonts w:asciiTheme="minorBidi" w:hAnsiTheme="minorBidi" w:cstheme="minorBidi"/>
                <w:bCs w:val="0"/>
                <w:sz w:val="20"/>
              </w:rPr>
            </w:pPr>
            <w:r>
              <w:rPr>
                <w:rFonts w:asciiTheme="minorBidi" w:hAnsiTheme="minorBidi" w:cstheme="minorBidi"/>
                <w:bCs w:val="0"/>
                <w:sz w:val="20"/>
              </w:rPr>
              <w:t>Program Manager,</w:t>
            </w:r>
          </w:p>
          <w:p w14:paraId="30FB6A7F" w14:textId="48604411" w:rsidR="009B3389" w:rsidRPr="00ED27B7" w:rsidRDefault="00921669" w:rsidP="00921669">
            <w:pPr>
              <w:ind w:left="-40"/>
              <w:rPr>
                <w:rFonts w:asciiTheme="minorBidi" w:hAnsiTheme="minorBidi" w:cstheme="minorBidi"/>
                <w:sz w:val="20"/>
              </w:rPr>
            </w:pPr>
            <w:r>
              <w:rPr>
                <w:rFonts w:asciiTheme="minorBidi" w:hAnsiTheme="minorBidi" w:cstheme="minorBidi"/>
                <w:sz w:val="20"/>
              </w:rPr>
              <w:t>Hyderabad</w:t>
            </w:r>
          </w:p>
          <w:p w14:paraId="501CFF59" w14:textId="77777777" w:rsidR="009B3389" w:rsidRPr="00780629" w:rsidRDefault="009B3389" w:rsidP="00921669">
            <w:pPr>
              <w:pStyle w:val="Nameoffacilitator"/>
              <w:ind w:left="-40"/>
              <w:rPr>
                <w:rFonts w:asciiTheme="minorBidi" w:hAnsiTheme="minorBidi" w:cstheme="minorBidi"/>
                <w:b/>
                <w:bCs w:val="0"/>
              </w:rPr>
            </w:pPr>
          </w:p>
        </w:tc>
        <w:tc>
          <w:tcPr>
            <w:tcW w:w="6573" w:type="dxa"/>
            <w:tcBorders>
              <w:left w:val="thinThickThinMediumGap" w:sz="24" w:space="0" w:color="auto"/>
            </w:tcBorders>
          </w:tcPr>
          <w:p w14:paraId="037CD739" w14:textId="6A7727D6" w:rsidR="009B3389" w:rsidRPr="00780629" w:rsidRDefault="00C17722">
            <w:pPr>
              <w:pStyle w:val="DACUMTitle"/>
              <w:spacing w:before="0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Occupational Profile</w:t>
            </w:r>
          </w:p>
          <w:p w14:paraId="675949AC" w14:textId="209540C4" w:rsidR="009B3389" w:rsidRPr="00780629" w:rsidRDefault="00C17722">
            <w:pPr>
              <w:pStyle w:val="DACUMTitle"/>
              <w:spacing w:before="0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For</w:t>
            </w:r>
          </w:p>
          <w:p w14:paraId="3F690056" w14:textId="5ACAEDC3" w:rsidR="003B531F" w:rsidRDefault="00014B89" w:rsidP="00350A90">
            <w:pPr>
              <w:pStyle w:val="DACUMTitle"/>
              <w:spacing w:before="0"/>
              <w:rPr>
                <w:rFonts w:asciiTheme="minorBidi" w:hAnsiTheme="minorBidi" w:cstheme="minorBidi"/>
                <w:sz w:val="36"/>
                <w:szCs w:val="36"/>
              </w:rPr>
            </w:pPr>
            <w:r w:rsidRPr="00780629">
              <w:rPr>
                <w:rFonts w:asciiTheme="minorBidi" w:hAnsiTheme="minorBidi" w:cstheme="minorBidi"/>
                <w:sz w:val="36"/>
                <w:szCs w:val="36"/>
              </w:rPr>
              <w:t xml:space="preserve">National </w:t>
            </w:r>
            <w:r w:rsidR="0050591A">
              <w:rPr>
                <w:rFonts w:asciiTheme="minorBidi" w:hAnsiTheme="minorBidi" w:cstheme="minorBidi"/>
                <w:sz w:val="36"/>
                <w:szCs w:val="36"/>
              </w:rPr>
              <w:t xml:space="preserve">Vocational </w:t>
            </w:r>
            <w:r w:rsidR="003B531F">
              <w:rPr>
                <w:rFonts w:asciiTheme="minorBidi" w:hAnsiTheme="minorBidi" w:cstheme="minorBidi"/>
                <w:sz w:val="36"/>
                <w:szCs w:val="36"/>
              </w:rPr>
              <w:t>Certificate</w:t>
            </w:r>
            <w:r w:rsidR="0050591A">
              <w:rPr>
                <w:rFonts w:asciiTheme="minorBidi" w:hAnsiTheme="minorBidi" w:cstheme="minorBidi"/>
                <w:sz w:val="36"/>
                <w:szCs w:val="36"/>
              </w:rPr>
              <w:t xml:space="preserve"> Level</w:t>
            </w:r>
            <w:r w:rsidR="00C12240">
              <w:rPr>
                <w:rFonts w:asciiTheme="minorBidi" w:hAnsiTheme="minorBidi" w:cstheme="minorBidi"/>
                <w:sz w:val="36"/>
                <w:szCs w:val="36"/>
              </w:rPr>
              <w:t xml:space="preserve"> </w:t>
            </w:r>
            <w:r w:rsidR="00921669">
              <w:rPr>
                <w:rFonts w:asciiTheme="minorBidi" w:hAnsiTheme="minorBidi" w:cstheme="minorBidi"/>
                <w:sz w:val="36"/>
                <w:szCs w:val="36"/>
              </w:rPr>
              <w:t>3</w:t>
            </w:r>
            <w:r w:rsidR="00C12240">
              <w:rPr>
                <w:rFonts w:asciiTheme="minorBidi" w:hAnsiTheme="minorBidi" w:cstheme="minorBidi"/>
                <w:sz w:val="36"/>
                <w:szCs w:val="36"/>
              </w:rPr>
              <w:t xml:space="preserve"> </w:t>
            </w:r>
          </w:p>
          <w:p w14:paraId="3E1434A7" w14:textId="097AD6E3" w:rsidR="00C17722" w:rsidRDefault="00C17722" w:rsidP="00350A90">
            <w:pPr>
              <w:pStyle w:val="DACUMTitle"/>
              <w:spacing w:before="0"/>
              <w:rPr>
                <w:rFonts w:asciiTheme="minorBidi" w:hAnsiTheme="minorBidi" w:cstheme="minorBidi"/>
                <w:sz w:val="36"/>
                <w:szCs w:val="36"/>
              </w:rPr>
            </w:pPr>
            <w:r>
              <w:rPr>
                <w:rFonts w:asciiTheme="minorBidi" w:hAnsiTheme="minorBidi" w:cstheme="minorBidi"/>
                <w:sz w:val="36"/>
                <w:szCs w:val="36"/>
              </w:rPr>
              <w:t>in</w:t>
            </w:r>
          </w:p>
          <w:p w14:paraId="676C2C84" w14:textId="0601CE5A" w:rsidR="009B3389" w:rsidRPr="00780629" w:rsidRDefault="003B531F" w:rsidP="00350A90">
            <w:pPr>
              <w:pStyle w:val="DACUMTitle"/>
              <w:spacing w:before="0"/>
              <w:rPr>
                <w:rFonts w:asciiTheme="minorBidi" w:hAnsiTheme="minorBidi" w:cstheme="minorBidi"/>
              </w:rPr>
            </w:pPr>
            <w:r w:rsidRPr="004E5BCB">
              <w:rPr>
                <w:rFonts w:asciiTheme="minorBidi" w:hAnsiTheme="minorBidi" w:cstheme="minorBidi"/>
                <w:i/>
                <w:sz w:val="36"/>
                <w:szCs w:val="36"/>
              </w:rPr>
              <w:t>“</w:t>
            </w:r>
            <w:r w:rsidR="00DA6E09">
              <w:rPr>
                <w:rFonts w:asciiTheme="minorBidi" w:hAnsiTheme="minorBidi" w:cstheme="minorBidi"/>
                <w:i/>
                <w:sz w:val="36"/>
                <w:szCs w:val="36"/>
              </w:rPr>
              <w:t xml:space="preserve">Rice </w:t>
            </w:r>
            <w:r w:rsidR="00921669">
              <w:rPr>
                <w:rFonts w:asciiTheme="minorBidi" w:hAnsiTheme="minorBidi" w:cstheme="minorBidi"/>
                <w:i/>
                <w:sz w:val="36"/>
                <w:szCs w:val="36"/>
              </w:rPr>
              <w:t>Milling</w:t>
            </w:r>
            <w:r w:rsidR="00DA6E09" w:rsidRPr="00DA6E09">
              <w:rPr>
                <w:rFonts w:asciiTheme="minorBidi" w:hAnsiTheme="minorBidi" w:cstheme="minorBidi"/>
                <w:i/>
                <w:sz w:val="36"/>
                <w:szCs w:val="36"/>
              </w:rPr>
              <w:t xml:space="preserve"> &amp; Processing</w:t>
            </w:r>
            <w:r w:rsidR="00921669">
              <w:rPr>
                <w:rFonts w:asciiTheme="minorBidi" w:hAnsiTheme="minorBidi" w:cstheme="minorBidi"/>
                <w:i/>
                <w:sz w:val="36"/>
                <w:szCs w:val="36"/>
              </w:rPr>
              <w:t xml:space="preserve"> </w:t>
            </w:r>
            <w:r w:rsidR="009D3F61">
              <w:rPr>
                <w:rFonts w:asciiTheme="minorBidi" w:hAnsiTheme="minorBidi" w:cstheme="minorBidi"/>
                <w:i/>
                <w:sz w:val="36"/>
                <w:szCs w:val="36"/>
              </w:rPr>
              <w:t>Technician</w:t>
            </w:r>
            <w:r w:rsidRPr="004E5BCB">
              <w:rPr>
                <w:rFonts w:asciiTheme="minorBidi" w:hAnsiTheme="minorBidi" w:cstheme="minorBidi"/>
                <w:iCs/>
                <w:sz w:val="36"/>
                <w:szCs w:val="36"/>
              </w:rPr>
              <w:t>”</w:t>
            </w:r>
          </w:p>
          <w:p w14:paraId="3BF4A669" w14:textId="77777777" w:rsidR="009B3389" w:rsidRPr="00780629" w:rsidRDefault="009B3389" w:rsidP="00611D38">
            <w:pPr>
              <w:pStyle w:val="DacumDate"/>
              <w:spacing w:before="0" w:after="0"/>
              <w:jc w:val="right"/>
              <w:rPr>
                <w:rFonts w:asciiTheme="minorBidi" w:hAnsiTheme="minorBidi" w:cstheme="minorBidi"/>
              </w:rPr>
            </w:pPr>
          </w:p>
          <w:p w14:paraId="4FB4B2D5" w14:textId="4BC00670" w:rsidR="009B3389" w:rsidRPr="00780629" w:rsidRDefault="00276209" w:rsidP="000256D9">
            <w:pPr>
              <w:pStyle w:val="DacumDate"/>
              <w:spacing w:before="0" w:after="0"/>
              <w:rPr>
                <w:rFonts w:asciiTheme="minorBidi" w:hAnsiTheme="minorBidi" w:cstheme="minorBidi"/>
              </w:rPr>
            </w:pPr>
            <w:r w:rsidRPr="00511227">
              <w:rPr>
                <w:rFonts w:asciiTheme="minorBidi" w:hAnsiTheme="minorBidi" w:cstheme="minorBidi"/>
                <w:i/>
              </w:rPr>
              <w:t>2</w:t>
            </w:r>
            <w:r w:rsidR="00DA6E09">
              <w:rPr>
                <w:rFonts w:asciiTheme="minorBidi" w:hAnsiTheme="minorBidi" w:cstheme="minorBidi"/>
                <w:i/>
              </w:rPr>
              <w:t>0</w:t>
            </w:r>
            <w:r w:rsidRPr="00393CC4">
              <w:rPr>
                <w:rFonts w:asciiTheme="minorBidi" w:hAnsiTheme="minorBidi" w:cstheme="minorBidi"/>
                <w:i/>
                <w:vertAlign w:val="superscript"/>
              </w:rPr>
              <w:t>th</w:t>
            </w:r>
            <w:r w:rsidRPr="00511227">
              <w:rPr>
                <w:rFonts w:asciiTheme="minorBidi" w:hAnsiTheme="minorBidi" w:cstheme="minorBidi"/>
                <w:i/>
              </w:rPr>
              <w:t>April</w:t>
            </w:r>
            <w:r>
              <w:rPr>
                <w:rFonts w:asciiTheme="minorBidi" w:hAnsiTheme="minorBidi" w:cstheme="minorBidi"/>
                <w:i/>
              </w:rPr>
              <w:t xml:space="preserve"> – </w:t>
            </w:r>
            <w:r w:rsidR="00DA6E09">
              <w:rPr>
                <w:rFonts w:asciiTheme="minorBidi" w:hAnsiTheme="minorBidi" w:cstheme="minorBidi"/>
                <w:i/>
              </w:rPr>
              <w:t>26</w:t>
            </w:r>
            <w:r w:rsidR="00DA6E09">
              <w:rPr>
                <w:rFonts w:asciiTheme="minorBidi" w:hAnsiTheme="minorBidi" w:cstheme="minorBidi"/>
                <w:i/>
                <w:vertAlign w:val="superscript"/>
              </w:rPr>
              <w:t>th</w:t>
            </w:r>
            <w:r>
              <w:rPr>
                <w:rFonts w:asciiTheme="minorBidi" w:hAnsiTheme="minorBidi" w:cstheme="minorBidi"/>
                <w:i/>
              </w:rPr>
              <w:t xml:space="preserve"> </w:t>
            </w:r>
            <w:r w:rsidR="00DA6E09">
              <w:rPr>
                <w:rFonts w:asciiTheme="minorBidi" w:hAnsiTheme="minorBidi" w:cstheme="minorBidi"/>
                <w:i/>
              </w:rPr>
              <w:t>April</w:t>
            </w:r>
            <w:r>
              <w:rPr>
                <w:rFonts w:asciiTheme="minorBidi" w:hAnsiTheme="minorBidi" w:cstheme="minorBidi"/>
                <w:i/>
              </w:rPr>
              <w:t>,</w:t>
            </w:r>
            <w:r w:rsidRPr="00511227">
              <w:rPr>
                <w:rFonts w:asciiTheme="minorBidi" w:hAnsiTheme="minorBidi" w:cstheme="minorBidi"/>
                <w:i/>
              </w:rPr>
              <w:t xml:space="preserve"> 202</w:t>
            </w:r>
            <w:r w:rsidR="00DA6E09">
              <w:rPr>
                <w:rFonts w:asciiTheme="minorBidi" w:hAnsiTheme="minorBidi" w:cstheme="minorBidi"/>
                <w:i/>
              </w:rPr>
              <w:t>6</w:t>
            </w:r>
            <w:r w:rsidR="00014B89" w:rsidRPr="00780629">
              <w:rPr>
                <w:rFonts w:asciiTheme="minorBidi" w:hAnsiTheme="minorBidi" w:cstheme="minorBidi"/>
              </w:rPr>
              <w:t>,</w:t>
            </w:r>
          </w:p>
          <w:p w14:paraId="623D7237" w14:textId="77777777" w:rsidR="009B3389" w:rsidRPr="00780629" w:rsidRDefault="00014B89">
            <w:pPr>
              <w:pStyle w:val="DacumDate"/>
              <w:spacing w:before="0" w:after="0"/>
              <w:rPr>
                <w:rFonts w:asciiTheme="minorBidi" w:hAnsiTheme="minorBidi" w:cstheme="minorBidi"/>
              </w:rPr>
            </w:pPr>
            <w:r w:rsidRPr="00780629">
              <w:rPr>
                <w:rFonts w:asciiTheme="minorBidi" w:hAnsiTheme="minorBidi" w:cstheme="minorBidi"/>
              </w:rPr>
              <w:t>Lahore</w:t>
            </w:r>
          </w:p>
          <w:p w14:paraId="6A5383D7" w14:textId="4EFDBC94" w:rsidR="009B3389" w:rsidRPr="00780629" w:rsidRDefault="00921669">
            <w:pPr>
              <w:pStyle w:val="DacumDate"/>
              <w:spacing w:before="0" w:after="0"/>
              <w:rPr>
                <w:rFonts w:asciiTheme="minorBidi" w:hAnsiTheme="minorBidi" w:cstheme="minorBidi"/>
              </w:rPr>
            </w:pPr>
            <w:r>
              <w:rPr>
                <w:rFonts w:ascii="Arial" w:eastAsia="Arial" w:hAnsi="Arial" w:cs="Arial"/>
                <w:noProof/>
                <w:sz w:val="22"/>
                <w:szCs w:val="22"/>
              </w:rPr>
              <w:drawing>
                <wp:anchor distT="0" distB="0" distL="0" distR="0" simplePos="0" relativeHeight="251659264" behindDoc="0" locked="0" layoutInCell="1" hidden="0" allowOverlap="1" wp14:anchorId="441BF8BA" wp14:editId="5A45C5B4">
                  <wp:simplePos x="0" y="0"/>
                  <wp:positionH relativeFrom="margin">
                    <wp:posOffset>511175</wp:posOffset>
                  </wp:positionH>
                  <wp:positionV relativeFrom="margin">
                    <wp:posOffset>3110230</wp:posOffset>
                  </wp:positionV>
                  <wp:extent cx="3314700" cy="3019425"/>
                  <wp:effectExtent l="0" t="0" r="0" b="0"/>
                  <wp:wrapSquare wrapText="bothSides" distT="0" distB="0" distL="0" distR="0"/>
                  <wp:docPr id="4" name="image4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4700" cy="3019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25E104B2" w14:textId="3158427B" w:rsidR="00ED27B7" w:rsidRPr="00780629" w:rsidRDefault="00ED27B7" w:rsidP="00ED27B7">
            <w:pPr>
              <w:pStyle w:val="DacumDate"/>
              <w:spacing w:before="0"/>
              <w:jc w:val="left"/>
              <w:rPr>
                <w:rFonts w:asciiTheme="minorBidi" w:hAnsiTheme="minorBidi" w:cstheme="minorBidi"/>
              </w:rPr>
            </w:pPr>
          </w:p>
          <w:p w14:paraId="51866AE4" w14:textId="2E42AD43" w:rsidR="009B3389" w:rsidRPr="00780629" w:rsidRDefault="009B3389">
            <w:pPr>
              <w:pStyle w:val="Address"/>
              <w:spacing w:before="0"/>
              <w:rPr>
                <w:rFonts w:asciiTheme="minorBidi" w:hAnsiTheme="minorBidi" w:cstheme="minorBidi"/>
                <w:sz w:val="32"/>
              </w:rPr>
            </w:pPr>
          </w:p>
          <w:p w14:paraId="2CBF99ED" w14:textId="77777777" w:rsidR="009B3389" w:rsidRPr="00780629" w:rsidRDefault="009B3389">
            <w:pPr>
              <w:pStyle w:val="Address"/>
              <w:spacing w:before="0"/>
              <w:rPr>
                <w:rFonts w:asciiTheme="minorBidi" w:hAnsiTheme="minorBidi" w:cstheme="minorBidi"/>
                <w:sz w:val="32"/>
              </w:rPr>
            </w:pPr>
          </w:p>
          <w:p w14:paraId="4D80DE8E" w14:textId="77777777" w:rsidR="009B3389" w:rsidRPr="00780629" w:rsidRDefault="009B3389">
            <w:pPr>
              <w:pStyle w:val="Address"/>
              <w:spacing w:before="0"/>
              <w:rPr>
                <w:rFonts w:asciiTheme="minorBidi" w:hAnsiTheme="minorBidi" w:cstheme="minorBidi"/>
                <w:sz w:val="32"/>
              </w:rPr>
            </w:pPr>
          </w:p>
          <w:p w14:paraId="63E6D609" w14:textId="77777777" w:rsidR="009B3389" w:rsidRPr="00780629" w:rsidRDefault="009B3389">
            <w:pPr>
              <w:pStyle w:val="Address"/>
              <w:spacing w:before="0"/>
              <w:rPr>
                <w:rFonts w:asciiTheme="minorBidi" w:hAnsiTheme="minorBidi" w:cstheme="minorBidi"/>
                <w:sz w:val="32"/>
              </w:rPr>
            </w:pPr>
          </w:p>
          <w:p w14:paraId="29ADF90D" w14:textId="77777777" w:rsidR="009B3389" w:rsidRPr="00780629" w:rsidRDefault="009B3389">
            <w:pPr>
              <w:pStyle w:val="Address"/>
              <w:spacing w:before="0"/>
              <w:rPr>
                <w:rFonts w:asciiTheme="minorBidi" w:hAnsiTheme="minorBidi" w:cstheme="minorBidi"/>
                <w:sz w:val="32"/>
              </w:rPr>
            </w:pPr>
          </w:p>
          <w:p w14:paraId="12384323" w14:textId="77777777" w:rsidR="009B3389" w:rsidRPr="00780629" w:rsidRDefault="009B3389">
            <w:pPr>
              <w:pStyle w:val="Address"/>
              <w:spacing w:before="0"/>
              <w:rPr>
                <w:rFonts w:asciiTheme="minorBidi" w:hAnsiTheme="minorBidi" w:cstheme="minorBidi"/>
                <w:sz w:val="32"/>
              </w:rPr>
            </w:pPr>
          </w:p>
          <w:p w14:paraId="13746046" w14:textId="77777777" w:rsidR="009B3389" w:rsidRPr="00780629" w:rsidRDefault="009B3389">
            <w:pPr>
              <w:pStyle w:val="Address"/>
              <w:spacing w:before="0"/>
              <w:rPr>
                <w:rFonts w:asciiTheme="minorBidi" w:hAnsiTheme="minorBidi" w:cstheme="minorBidi"/>
                <w:sz w:val="32"/>
              </w:rPr>
            </w:pPr>
          </w:p>
          <w:p w14:paraId="729E06A3" w14:textId="171EE0D9" w:rsidR="009B3389" w:rsidRPr="00780629" w:rsidRDefault="009B3389">
            <w:pPr>
              <w:pStyle w:val="Address"/>
              <w:spacing w:before="0"/>
              <w:rPr>
                <w:rFonts w:asciiTheme="minorBidi" w:hAnsiTheme="minorBidi" w:cstheme="minorBidi"/>
                <w:sz w:val="32"/>
              </w:rPr>
            </w:pPr>
          </w:p>
          <w:p w14:paraId="337197AC" w14:textId="77777777" w:rsidR="009B3389" w:rsidRPr="00780629" w:rsidRDefault="009B3389">
            <w:pPr>
              <w:pStyle w:val="Address"/>
              <w:spacing w:before="0"/>
              <w:rPr>
                <w:rFonts w:asciiTheme="minorBidi" w:hAnsiTheme="minorBidi" w:cstheme="minorBidi"/>
              </w:rPr>
            </w:pPr>
          </w:p>
          <w:p w14:paraId="27D47016" w14:textId="77777777" w:rsidR="009B3389" w:rsidRPr="00780629" w:rsidRDefault="009B3389">
            <w:pPr>
              <w:pStyle w:val="Address"/>
              <w:spacing w:before="0"/>
              <w:rPr>
                <w:rFonts w:asciiTheme="minorBidi" w:hAnsiTheme="minorBidi" w:cstheme="minorBidi"/>
              </w:rPr>
            </w:pPr>
          </w:p>
          <w:p w14:paraId="1BDCC43A" w14:textId="77777777" w:rsidR="009B3389" w:rsidRPr="00780629" w:rsidRDefault="00014B89">
            <w:pPr>
              <w:pStyle w:val="Address"/>
              <w:spacing w:before="0"/>
              <w:rPr>
                <w:rFonts w:asciiTheme="minorBidi" w:hAnsiTheme="minorBidi" w:cstheme="minorBidi"/>
                <w:sz w:val="32"/>
              </w:rPr>
            </w:pPr>
            <w:r w:rsidRPr="00780629">
              <w:rPr>
                <w:rFonts w:asciiTheme="minorBidi" w:hAnsiTheme="minorBidi" w:cstheme="minorBidi"/>
                <w:sz w:val="32"/>
              </w:rPr>
              <w:t>National Vocational &amp; Technical Training Commission (NAVTTC)</w:t>
            </w:r>
          </w:p>
          <w:p w14:paraId="385E7DCF" w14:textId="3AE34809" w:rsidR="009B3389" w:rsidRPr="00780629" w:rsidRDefault="00014B89" w:rsidP="00C17722">
            <w:pPr>
              <w:pStyle w:val="Address"/>
              <w:spacing w:before="0"/>
              <w:rPr>
                <w:rFonts w:asciiTheme="minorBidi" w:hAnsiTheme="minorBidi" w:cstheme="minorBidi"/>
              </w:rPr>
            </w:pPr>
            <w:r w:rsidRPr="00780629">
              <w:rPr>
                <w:rFonts w:asciiTheme="minorBidi" w:hAnsiTheme="minorBidi" w:cstheme="minorBidi"/>
                <w:sz w:val="32"/>
              </w:rPr>
              <w:t>Government of Pakistan</w:t>
            </w:r>
          </w:p>
        </w:tc>
      </w:tr>
    </w:tbl>
    <w:p w14:paraId="3FE6413A" w14:textId="73C3AFF9" w:rsidR="00774765" w:rsidRPr="00ED27B7" w:rsidRDefault="00014B89" w:rsidP="00ED27B7">
      <w:pPr>
        <w:pStyle w:val="ListParagraph"/>
        <w:numPr>
          <w:ilvl w:val="0"/>
          <w:numId w:val="26"/>
        </w:numPr>
        <w:rPr>
          <w:rFonts w:ascii="Arial" w:hAnsi="Arial" w:cs="Arial"/>
          <w:b/>
          <w:bCs/>
          <w:szCs w:val="24"/>
        </w:rPr>
      </w:pPr>
      <w:r w:rsidRPr="00ED27B7">
        <w:rPr>
          <w:rFonts w:asciiTheme="minorBidi" w:hAnsiTheme="minorBidi" w:cstheme="minorBidi"/>
          <w:szCs w:val="24"/>
        </w:rPr>
        <w:br w:type="page"/>
      </w:r>
      <w:r w:rsidR="00774765" w:rsidRPr="00ED27B7">
        <w:rPr>
          <w:rFonts w:ascii="Arial" w:hAnsi="Arial" w:cs="Arial"/>
          <w:b/>
          <w:bCs/>
          <w:sz w:val="22"/>
          <w:szCs w:val="22"/>
        </w:rPr>
        <w:lastRenderedPageBreak/>
        <w:t xml:space="preserve"> </w:t>
      </w:r>
      <w:r w:rsidR="00ED27B7" w:rsidRPr="00ED27B7">
        <w:rPr>
          <w:rFonts w:ascii="Arial" w:hAnsi="Arial" w:cs="Arial"/>
          <w:b/>
          <w:bCs/>
          <w:szCs w:val="24"/>
        </w:rPr>
        <w:t xml:space="preserve">Occupation profile </w:t>
      </w:r>
    </w:p>
    <w:p w14:paraId="7F61261C" w14:textId="77777777" w:rsidR="00774765" w:rsidRPr="00110D8E" w:rsidRDefault="00774765" w:rsidP="00774765">
      <w:pPr>
        <w:pStyle w:val="BodyText"/>
        <w:ind w:left="1180" w:right="1036"/>
        <w:rPr>
          <w:rFonts w:ascii="Arial" w:hAnsi="Arial" w:cs="Arial"/>
          <w:sz w:val="22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035"/>
        <w:gridCol w:w="1955"/>
        <w:gridCol w:w="1836"/>
        <w:gridCol w:w="2020"/>
        <w:gridCol w:w="1872"/>
        <w:gridCol w:w="10"/>
      </w:tblGrid>
      <w:tr w:rsidR="00774765" w:rsidRPr="00A9569B" w14:paraId="10D0FA98" w14:textId="77777777" w:rsidTr="002A26A5">
        <w:trPr>
          <w:trHeight w:val="565"/>
          <w:jc w:val="center"/>
        </w:trPr>
        <w:tc>
          <w:tcPr>
            <w:tcW w:w="9728" w:type="dxa"/>
            <w:gridSpan w:val="6"/>
            <w:shd w:val="clear" w:color="auto" w:fill="D9D9D9" w:themeFill="background1" w:themeFillShade="D9"/>
            <w:vAlign w:val="center"/>
          </w:tcPr>
          <w:p w14:paraId="4CFFEA6B" w14:textId="711E3EDE" w:rsidR="00774765" w:rsidRPr="00BC6446" w:rsidRDefault="00774765" w:rsidP="007D3977">
            <w:pPr>
              <w:pStyle w:val="BodyText"/>
              <w:ind w:right="1036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C6446"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  <w:r w:rsidR="001F3D54" w:rsidRPr="00BC6446">
              <w:rPr>
                <w:rFonts w:ascii="Arial" w:hAnsi="Arial" w:cs="Arial"/>
                <w:b/>
                <w:bCs/>
                <w:iCs/>
                <w:sz w:val="22"/>
              </w:rPr>
              <w:t>(</w:t>
            </w:r>
            <w:r w:rsidR="00FB59C1" w:rsidRPr="00BC6446">
              <w:rPr>
                <w:rFonts w:ascii="Arial" w:hAnsi="Arial" w:cs="Arial"/>
                <w:b/>
                <w:bCs/>
                <w:iCs/>
                <w:sz w:val="22"/>
              </w:rPr>
              <w:t xml:space="preserve">Rice </w:t>
            </w:r>
            <w:r w:rsidR="001F3D54" w:rsidRPr="00BC6446">
              <w:rPr>
                <w:rFonts w:ascii="Arial" w:hAnsi="Arial" w:cs="Arial"/>
                <w:b/>
                <w:bCs/>
                <w:iCs/>
                <w:sz w:val="22"/>
              </w:rPr>
              <w:t xml:space="preserve">Milling &amp; </w:t>
            </w:r>
            <w:r w:rsidR="00FB59C1" w:rsidRPr="00BC6446">
              <w:rPr>
                <w:rFonts w:ascii="Arial" w:hAnsi="Arial" w:cs="Arial"/>
                <w:b/>
                <w:bCs/>
                <w:iCs/>
                <w:sz w:val="22"/>
              </w:rPr>
              <w:t>Processing</w:t>
            </w:r>
            <w:r w:rsidR="001F3D54" w:rsidRPr="00BC6446">
              <w:rPr>
                <w:rFonts w:ascii="Arial" w:hAnsi="Arial" w:cs="Arial"/>
                <w:b/>
                <w:bCs/>
                <w:iCs/>
                <w:sz w:val="22"/>
              </w:rPr>
              <w:t xml:space="preserve"> </w:t>
            </w:r>
            <w:r w:rsidR="009D3F61">
              <w:rPr>
                <w:rFonts w:ascii="Arial" w:hAnsi="Arial" w:cs="Arial"/>
                <w:b/>
                <w:bCs/>
                <w:iCs/>
                <w:sz w:val="22"/>
              </w:rPr>
              <w:t>Technician</w:t>
            </w:r>
            <w:r w:rsidR="00885ACC" w:rsidRPr="00BC6446">
              <w:rPr>
                <w:rFonts w:ascii="Arial" w:hAnsi="Arial" w:cs="Arial"/>
                <w:b/>
                <w:bCs/>
                <w:sz w:val="22"/>
              </w:rPr>
              <w:t>)</w:t>
            </w:r>
            <w:r w:rsidR="00C17722" w:rsidRPr="00BC6446">
              <w:rPr>
                <w:rFonts w:ascii="Arial" w:hAnsi="Arial" w:cs="Arial"/>
                <w:b/>
                <w:bCs/>
                <w:sz w:val="22"/>
              </w:rPr>
              <w:t xml:space="preserve"> Level -</w:t>
            </w:r>
            <w:r w:rsidR="00C26E09" w:rsidRPr="00BC6446">
              <w:rPr>
                <w:rFonts w:ascii="Arial" w:hAnsi="Arial" w:cs="Arial"/>
                <w:b/>
                <w:bCs/>
                <w:sz w:val="22"/>
              </w:rPr>
              <w:t>3</w:t>
            </w:r>
          </w:p>
        </w:tc>
      </w:tr>
      <w:tr w:rsidR="00774765" w:rsidRPr="00A9569B" w14:paraId="3CCD45D9" w14:textId="77777777" w:rsidTr="002A26A5">
        <w:trPr>
          <w:trHeight w:val="565"/>
          <w:jc w:val="center"/>
        </w:trPr>
        <w:tc>
          <w:tcPr>
            <w:tcW w:w="9728" w:type="dxa"/>
            <w:gridSpan w:val="6"/>
            <w:shd w:val="clear" w:color="auto" w:fill="D9D9D9" w:themeFill="background1" w:themeFillShade="D9"/>
            <w:vAlign w:val="center"/>
          </w:tcPr>
          <w:p w14:paraId="3C2A4607" w14:textId="77777777" w:rsidR="00774765" w:rsidRPr="00BC6446" w:rsidRDefault="00774765" w:rsidP="007D3977">
            <w:pPr>
              <w:pStyle w:val="BodyText"/>
              <w:ind w:right="1036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C6446">
              <w:rPr>
                <w:rFonts w:ascii="Arial" w:hAnsi="Arial" w:cs="Arial"/>
                <w:b/>
                <w:bCs/>
                <w:sz w:val="22"/>
              </w:rPr>
              <w:t>Duties &amp; Tasks</w:t>
            </w:r>
          </w:p>
        </w:tc>
      </w:tr>
      <w:tr w:rsidR="00774765" w:rsidRPr="00A9569B" w14:paraId="7819E907" w14:textId="77777777" w:rsidTr="002A26A5">
        <w:trPr>
          <w:jc w:val="center"/>
        </w:trPr>
        <w:tc>
          <w:tcPr>
            <w:tcW w:w="9728" w:type="dxa"/>
            <w:gridSpan w:val="6"/>
          </w:tcPr>
          <w:p w14:paraId="29FD5E5D" w14:textId="4FE4D3D3" w:rsidR="00774765" w:rsidRPr="00BC6446" w:rsidRDefault="00105AF5" w:rsidP="00276209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  <w:r w:rsidRPr="00BC6446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Perform </w:t>
            </w:r>
            <w:r w:rsidRPr="00BC6446">
              <w:rPr>
                <w:rFonts w:asciiTheme="minorBidi" w:hAnsiTheme="minorBidi" w:cstheme="minorBidi"/>
                <w:b/>
                <w:bCs/>
                <w:sz w:val="22"/>
                <w:szCs w:val="22"/>
                <w:lang w:bidi="en-GB"/>
              </w:rPr>
              <w:t>Basic Computer Operations</w:t>
            </w:r>
          </w:p>
        </w:tc>
      </w:tr>
      <w:tr w:rsidR="00105AF5" w:rsidRPr="00A9569B" w14:paraId="354D1004" w14:textId="77777777" w:rsidTr="007F2DFB">
        <w:trPr>
          <w:gridAfter w:val="1"/>
          <w:wAfter w:w="10" w:type="dxa"/>
          <w:jc w:val="center"/>
        </w:trPr>
        <w:tc>
          <w:tcPr>
            <w:tcW w:w="2035" w:type="dxa"/>
          </w:tcPr>
          <w:p w14:paraId="150DAA2E" w14:textId="461D9681" w:rsidR="00105AF5" w:rsidRPr="00BC6446" w:rsidRDefault="00105AF5" w:rsidP="00105AF5">
            <w:pPr>
              <w:pStyle w:val="ListParagraph"/>
              <w:numPr>
                <w:ilvl w:val="0"/>
                <w:numId w:val="27"/>
              </w:numPr>
              <w:ind w:right="-111"/>
              <w:rPr>
                <w:rFonts w:asciiTheme="minorBidi" w:eastAsia="Trebuchet MS" w:hAnsiTheme="minorBidi" w:cstheme="minorBidi"/>
                <w:sz w:val="22"/>
                <w:szCs w:val="22"/>
              </w:rPr>
            </w:pPr>
            <w:r w:rsidRPr="00BC6446">
              <w:rPr>
                <w:rFonts w:asciiTheme="minorBidi" w:hAnsiTheme="minorBidi" w:cstheme="minorBidi"/>
                <w:sz w:val="22"/>
                <w:szCs w:val="22"/>
              </w:rPr>
              <w:t>Perform basic configuration of computer system</w:t>
            </w:r>
          </w:p>
        </w:tc>
        <w:tc>
          <w:tcPr>
            <w:tcW w:w="1955" w:type="dxa"/>
          </w:tcPr>
          <w:p w14:paraId="48466B45" w14:textId="5B51528F" w:rsidR="00105AF5" w:rsidRPr="00BC6446" w:rsidRDefault="00105AF5" w:rsidP="007F2DFB">
            <w:pPr>
              <w:pStyle w:val="ListParagraph"/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-111"/>
              <w:rPr>
                <w:rFonts w:asciiTheme="minorBidi" w:eastAsia="Trebuchet MS" w:hAnsiTheme="minorBidi" w:cstheme="minorBidi"/>
                <w:sz w:val="22"/>
                <w:szCs w:val="22"/>
              </w:rPr>
            </w:pPr>
            <w:r w:rsidRPr="00BC6446">
              <w:rPr>
                <w:rFonts w:asciiTheme="minorBidi" w:hAnsiTheme="minorBidi" w:cstheme="minorBidi"/>
                <w:sz w:val="22"/>
                <w:szCs w:val="22"/>
              </w:rPr>
              <w:t>Perform software installation</w:t>
            </w:r>
          </w:p>
        </w:tc>
        <w:tc>
          <w:tcPr>
            <w:tcW w:w="1836" w:type="dxa"/>
          </w:tcPr>
          <w:p w14:paraId="508E179F" w14:textId="7A61B481" w:rsidR="00105AF5" w:rsidRPr="00BC6446" w:rsidRDefault="00105AF5" w:rsidP="007F2DFB">
            <w:pPr>
              <w:pStyle w:val="ListParagraph"/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-111"/>
              <w:rPr>
                <w:rFonts w:asciiTheme="minorBidi" w:eastAsia="Trebuchet MS" w:hAnsiTheme="minorBidi" w:cstheme="minorBidi"/>
                <w:sz w:val="22"/>
                <w:szCs w:val="22"/>
              </w:rPr>
            </w:pPr>
            <w:r w:rsidRPr="00BC644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Demonstrate computer and internet use cases</w:t>
            </w:r>
          </w:p>
        </w:tc>
        <w:tc>
          <w:tcPr>
            <w:tcW w:w="2020" w:type="dxa"/>
          </w:tcPr>
          <w:p w14:paraId="762D1BA1" w14:textId="67D4877F" w:rsidR="00105AF5" w:rsidRPr="00BC6446" w:rsidRDefault="00105AF5" w:rsidP="007F2DFB">
            <w:pPr>
              <w:pStyle w:val="ListParagraph"/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-111"/>
              <w:rPr>
                <w:rFonts w:asciiTheme="minorBidi" w:eastAsia="Trebuchet MS" w:hAnsiTheme="minorBidi" w:cstheme="minorBidi"/>
                <w:sz w:val="22"/>
                <w:szCs w:val="22"/>
              </w:rPr>
            </w:pPr>
            <w:r w:rsidRPr="00BC6446">
              <w:rPr>
                <w:rFonts w:asciiTheme="minorBidi" w:hAnsiTheme="minorBidi" w:cstheme="minorBidi"/>
                <w:sz w:val="22"/>
                <w:szCs w:val="22"/>
              </w:rPr>
              <w:t>Perform basic documentation and presentation skills using MS office</w:t>
            </w:r>
          </w:p>
        </w:tc>
        <w:tc>
          <w:tcPr>
            <w:tcW w:w="1872" w:type="dxa"/>
          </w:tcPr>
          <w:p w14:paraId="3B89ECC5" w14:textId="046F57B9" w:rsidR="00105AF5" w:rsidRPr="00BC6446" w:rsidRDefault="007F2DFB" w:rsidP="007F2D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1"/>
              <w:rPr>
                <w:rFonts w:ascii="Arial" w:hAnsi="Arial" w:cs="Arial"/>
                <w:sz w:val="22"/>
                <w:szCs w:val="22"/>
              </w:rPr>
            </w:pPr>
            <w:r w:rsidRPr="00BC6446">
              <w:rPr>
                <w:rFonts w:asciiTheme="minorBidi" w:hAnsiTheme="minorBidi" w:cstheme="minorBidi"/>
                <w:sz w:val="22"/>
                <w:szCs w:val="22"/>
              </w:rPr>
              <w:t xml:space="preserve">A5. </w:t>
            </w:r>
            <w:r w:rsidR="00105AF5" w:rsidRPr="00BC6446">
              <w:rPr>
                <w:rFonts w:asciiTheme="minorBidi" w:hAnsiTheme="minorBidi" w:cstheme="minorBidi"/>
                <w:sz w:val="22"/>
                <w:szCs w:val="22"/>
              </w:rPr>
              <w:t>Manage electronic mail</w:t>
            </w:r>
          </w:p>
        </w:tc>
      </w:tr>
      <w:tr w:rsidR="00105AF5" w:rsidRPr="00A9569B" w14:paraId="7040EE1E" w14:textId="77777777" w:rsidTr="007F2DFB">
        <w:trPr>
          <w:gridAfter w:val="1"/>
          <w:wAfter w:w="10" w:type="dxa"/>
          <w:jc w:val="center"/>
        </w:trPr>
        <w:tc>
          <w:tcPr>
            <w:tcW w:w="2035" w:type="dxa"/>
          </w:tcPr>
          <w:p w14:paraId="29DE93B4" w14:textId="2C8298DB" w:rsidR="00105AF5" w:rsidRPr="00BC6446" w:rsidRDefault="007F2DFB" w:rsidP="007F2D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rPr>
                <w:rFonts w:ascii="Arial" w:hAnsi="Arial" w:cs="Arial"/>
                <w:sz w:val="22"/>
                <w:szCs w:val="22"/>
              </w:rPr>
            </w:pPr>
            <w:r w:rsidRPr="00BC6446">
              <w:rPr>
                <w:rFonts w:asciiTheme="minorBidi" w:hAnsiTheme="minorBidi" w:cstheme="minorBidi"/>
                <w:sz w:val="22"/>
                <w:szCs w:val="22"/>
              </w:rPr>
              <w:t>A</w:t>
            </w:r>
            <w:r w:rsidR="00105AF5" w:rsidRPr="00BC6446">
              <w:rPr>
                <w:rFonts w:asciiTheme="minorBidi" w:hAnsiTheme="minorBidi" w:cstheme="minorBidi"/>
                <w:sz w:val="22"/>
                <w:szCs w:val="22"/>
              </w:rPr>
              <w:t>6.</w:t>
            </w:r>
            <w:r w:rsidRPr="00BC6446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="00105AF5" w:rsidRPr="00BC6446">
              <w:rPr>
                <w:rFonts w:asciiTheme="minorBidi" w:hAnsiTheme="minorBidi" w:cstheme="minorBidi"/>
                <w:sz w:val="22"/>
                <w:szCs w:val="22"/>
              </w:rPr>
              <w:t>Apply security best practices</w:t>
            </w:r>
          </w:p>
        </w:tc>
        <w:tc>
          <w:tcPr>
            <w:tcW w:w="1955" w:type="dxa"/>
          </w:tcPr>
          <w:p w14:paraId="5AD52459" w14:textId="77777777" w:rsidR="00105AF5" w:rsidRPr="00BC6446" w:rsidRDefault="00105AF5" w:rsidP="00105AF5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</w:p>
        </w:tc>
        <w:tc>
          <w:tcPr>
            <w:tcW w:w="1836" w:type="dxa"/>
          </w:tcPr>
          <w:p w14:paraId="3DE060DE" w14:textId="77777777" w:rsidR="00105AF5" w:rsidRPr="00BC6446" w:rsidRDefault="00105AF5" w:rsidP="00105AF5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</w:p>
        </w:tc>
        <w:tc>
          <w:tcPr>
            <w:tcW w:w="2020" w:type="dxa"/>
          </w:tcPr>
          <w:p w14:paraId="63F10C1F" w14:textId="77777777" w:rsidR="00105AF5" w:rsidRPr="00BC6446" w:rsidRDefault="00105AF5" w:rsidP="00105AF5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</w:tcPr>
          <w:p w14:paraId="316AFB8C" w14:textId="77777777" w:rsidR="00105AF5" w:rsidRPr="00BC6446" w:rsidRDefault="00105AF5" w:rsidP="00105AF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5AF5" w:rsidRPr="00A9569B" w14:paraId="580EC790" w14:textId="77777777" w:rsidTr="007F2DFB">
        <w:trPr>
          <w:gridAfter w:val="1"/>
          <w:wAfter w:w="10" w:type="dxa"/>
          <w:jc w:val="center"/>
        </w:trPr>
        <w:tc>
          <w:tcPr>
            <w:tcW w:w="9718" w:type="dxa"/>
            <w:gridSpan w:val="5"/>
          </w:tcPr>
          <w:p w14:paraId="2CFF4535" w14:textId="32F87D2A" w:rsidR="00105AF5" w:rsidRPr="00BC6446" w:rsidRDefault="00105AF5" w:rsidP="00105AF5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 w:rsidRPr="00BC6446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Prepare Paddy for Milling Operations</w:t>
            </w:r>
          </w:p>
        </w:tc>
      </w:tr>
      <w:tr w:rsidR="00105AF5" w:rsidRPr="00A9569B" w14:paraId="294B8970" w14:textId="77777777" w:rsidTr="007F2DFB">
        <w:trPr>
          <w:gridAfter w:val="1"/>
          <w:wAfter w:w="10" w:type="dxa"/>
          <w:jc w:val="center"/>
        </w:trPr>
        <w:tc>
          <w:tcPr>
            <w:tcW w:w="2035" w:type="dxa"/>
          </w:tcPr>
          <w:p w14:paraId="7B8F2F69" w14:textId="0E7B9266" w:rsidR="00105AF5" w:rsidRPr="00BC6446" w:rsidRDefault="007F2DFB" w:rsidP="00105AF5">
            <w:pPr>
              <w:rPr>
                <w:rFonts w:ascii="Arial" w:hAnsi="Arial" w:cs="Arial"/>
                <w:sz w:val="22"/>
                <w:szCs w:val="22"/>
              </w:rPr>
            </w:pPr>
            <w:r w:rsidRPr="00BC6446">
              <w:rPr>
                <w:rFonts w:ascii="Arial" w:hAnsi="Arial" w:cs="Arial"/>
                <w:sz w:val="22"/>
                <w:szCs w:val="22"/>
              </w:rPr>
              <w:t>B1</w:t>
            </w:r>
            <w:r w:rsidR="00105AF5" w:rsidRPr="00BC6446">
              <w:rPr>
                <w:rFonts w:ascii="Arial" w:hAnsi="Arial" w:cs="Arial"/>
                <w:sz w:val="22"/>
                <w:szCs w:val="22"/>
              </w:rPr>
              <w:t>.</w:t>
            </w:r>
            <w:r w:rsidR="00105AF5" w:rsidRPr="00BC6446">
              <w:rPr>
                <w:rFonts w:ascii="Arial" w:hAnsi="Arial" w:cs="Arial"/>
                <w:color w:val="EE0000"/>
                <w:sz w:val="22"/>
                <w:szCs w:val="22"/>
              </w:rPr>
              <w:t xml:space="preserve"> </w:t>
            </w:r>
            <w:r w:rsidR="00105AF5" w:rsidRPr="00BC6446">
              <w:rPr>
                <w:rFonts w:ascii="Arial" w:hAnsi="Arial" w:cs="Arial"/>
                <w:sz w:val="22"/>
                <w:szCs w:val="22"/>
              </w:rPr>
              <w:t>Perform Identification of Paddy Verities</w:t>
            </w:r>
          </w:p>
        </w:tc>
        <w:tc>
          <w:tcPr>
            <w:tcW w:w="1955" w:type="dxa"/>
          </w:tcPr>
          <w:p w14:paraId="1D3FED48" w14:textId="1E4860FB" w:rsidR="00105AF5" w:rsidRPr="00BC6446" w:rsidRDefault="007F2DFB" w:rsidP="00105AF5">
            <w:pPr>
              <w:rPr>
                <w:rFonts w:ascii="Arial" w:hAnsi="Arial" w:cs="Arial"/>
                <w:sz w:val="22"/>
                <w:szCs w:val="22"/>
              </w:rPr>
            </w:pPr>
            <w:r w:rsidRPr="00BC6446">
              <w:rPr>
                <w:rFonts w:ascii="Arial" w:hAnsi="Arial" w:cs="Arial"/>
                <w:sz w:val="22"/>
                <w:szCs w:val="22"/>
              </w:rPr>
              <w:t>B</w:t>
            </w:r>
            <w:r w:rsidR="00105AF5" w:rsidRPr="00BC6446">
              <w:rPr>
                <w:rFonts w:ascii="Arial" w:hAnsi="Arial" w:cs="Arial"/>
                <w:sz w:val="22"/>
                <w:szCs w:val="22"/>
              </w:rPr>
              <w:t xml:space="preserve">2. </w:t>
            </w:r>
            <w:r w:rsidRPr="00BC6446">
              <w:rPr>
                <w:rFonts w:ascii="Arial" w:hAnsi="Arial" w:cs="Arial"/>
                <w:sz w:val="22"/>
                <w:szCs w:val="22"/>
              </w:rPr>
              <w:t>Assess</w:t>
            </w:r>
            <w:r w:rsidR="00105AF5" w:rsidRPr="00BC6446">
              <w:rPr>
                <w:rFonts w:ascii="Arial" w:hAnsi="Arial" w:cs="Arial"/>
                <w:sz w:val="22"/>
                <w:szCs w:val="22"/>
              </w:rPr>
              <w:t xml:space="preserve"> Paddy for Milling Suitability </w:t>
            </w:r>
          </w:p>
          <w:p w14:paraId="3F1ADA49" w14:textId="77777777" w:rsidR="00105AF5" w:rsidRPr="00BC6446" w:rsidRDefault="00105AF5" w:rsidP="00105A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36" w:type="dxa"/>
          </w:tcPr>
          <w:p w14:paraId="387E9343" w14:textId="05D15D25" w:rsidR="00105AF5" w:rsidRPr="00BC6446" w:rsidRDefault="007F2DFB" w:rsidP="00105AF5">
            <w:pPr>
              <w:rPr>
                <w:rFonts w:ascii="Arial" w:hAnsi="Arial" w:cs="Arial"/>
                <w:sz w:val="22"/>
                <w:szCs w:val="22"/>
              </w:rPr>
            </w:pPr>
            <w:r w:rsidRPr="00BC6446">
              <w:rPr>
                <w:rFonts w:ascii="Arial" w:hAnsi="Arial" w:cs="Arial"/>
                <w:sz w:val="22"/>
                <w:szCs w:val="22"/>
              </w:rPr>
              <w:t>B</w:t>
            </w:r>
            <w:r w:rsidR="00105AF5" w:rsidRPr="00BC6446">
              <w:rPr>
                <w:rFonts w:ascii="Arial" w:hAnsi="Arial" w:cs="Arial"/>
                <w:sz w:val="22"/>
                <w:szCs w:val="22"/>
              </w:rPr>
              <w:t>3. Perform Paddy Drying for Required Moisture Level</w:t>
            </w:r>
          </w:p>
          <w:p w14:paraId="04350834" w14:textId="77777777" w:rsidR="00105AF5" w:rsidRPr="00BC6446" w:rsidRDefault="00105AF5" w:rsidP="00105A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20" w:type="dxa"/>
          </w:tcPr>
          <w:p w14:paraId="6AE43C57" w14:textId="61DC372C" w:rsidR="00105AF5" w:rsidRPr="00BC6446" w:rsidRDefault="007F2DFB" w:rsidP="00105AF5">
            <w:pPr>
              <w:rPr>
                <w:rFonts w:ascii="Arial" w:hAnsi="Arial" w:cs="Arial"/>
                <w:sz w:val="22"/>
                <w:szCs w:val="22"/>
              </w:rPr>
            </w:pPr>
            <w:r w:rsidRPr="00BC6446">
              <w:rPr>
                <w:rFonts w:ascii="Arial" w:hAnsi="Arial" w:cs="Arial"/>
                <w:sz w:val="22"/>
                <w:szCs w:val="22"/>
              </w:rPr>
              <w:t>B</w:t>
            </w:r>
            <w:r w:rsidR="00105AF5" w:rsidRPr="00BC6446">
              <w:rPr>
                <w:rFonts w:ascii="Arial" w:hAnsi="Arial" w:cs="Arial"/>
                <w:sz w:val="22"/>
                <w:szCs w:val="22"/>
              </w:rPr>
              <w:t>4. Condition Paddy for Milling Readiness</w:t>
            </w:r>
          </w:p>
          <w:p w14:paraId="018852AA" w14:textId="77777777" w:rsidR="00105AF5" w:rsidRPr="00BC6446" w:rsidRDefault="00105AF5" w:rsidP="00105A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72" w:type="dxa"/>
          </w:tcPr>
          <w:p w14:paraId="50EBCEFD" w14:textId="0CFECACF" w:rsidR="00105AF5" w:rsidRPr="00BC6446" w:rsidRDefault="007F2DFB" w:rsidP="00105AF5">
            <w:pPr>
              <w:rPr>
                <w:rFonts w:ascii="Arial" w:hAnsi="Arial" w:cs="Arial"/>
                <w:sz w:val="22"/>
                <w:szCs w:val="22"/>
              </w:rPr>
            </w:pPr>
            <w:r w:rsidRPr="00BC6446">
              <w:rPr>
                <w:rFonts w:ascii="Arial" w:hAnsi="Arial" w:cs="Arial"/>
                <w:sz w:val="22"/>
                <w:szCs w:val="22"/>
              </w:rPr>
              <w:t>B</w:t>
            </w:r>
            <w:r w:rsidR="00105AF5" w:rsidRPr="00BC6446">
              <w:rPr>
                <w:rFonts w:ascii="Arial" w:hAnsi="Arial" w:cs="Arial"/>
                <w:sz w:val="22"/>
                <w:szCs w:val="22"/>
              </w:rPr>
              <w:t xml:space="preserve">5. </w:t>
            </w:r>
            <w:r w:rsidRPr="00BC6446">
              <w:rPr>
                <w:rFonts w:ascii="Arial" w:hAnsi="Arial" w:cs="Arial"/>
                <w:bCs/>
                <w:sz w:val="22"/>
                <w:szCs w:val="22"/>
              </w:rPr>
              <w:t>Control Paddy Feeding for Milling Operations</w:t>
            </w:r>
          </w:p>
          <w:p w14:paraId="65D7F7D5" w14:textId="77777777" w:rsidR="00105AF5" w:rsidRPr="00BC6446" w:rsidRDefault="00105AF5" w:rsidP="00105AF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5AF5" w:rsidRPr="00A9569B" w14:paraId="1D63FA27" w14:textId="77777777" w:rsidTr="002A26A5">
        <w:trPr>
          <w:jc w:val="center"/>
        </w:trPr>
        <w:tc>
          <w:tcPr>
            <w:tcW w:w="9728" w:type="dxa"/>
            <w:gridSpan w:val="6"/>
          </w:tcPr>
          <w:p w14:paraId="686C4A1C" w14:textId="292EDE28" w:rsidR="00105AF5" w:rsidRPr="00BC6446" w:rsidRDefault="00105AF5" w:rsidP="00105AF5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  <w:r w:rsidRPr="00BC644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Perform Parboiling of Paddy </w:t>
            </w:r>
          </w:p>
        </w:tc>
      </w:tr>
      <w:tr w:rsidR="00105AF5" w:rsidRPr="00A9569B" w14:paraId="2AA84F90" w14:textId="77777777" w:rsidTr="007F2DFB">
        <w:trPr>
          <w:gridAfter w:val="1"/>
          <w:wAfter w:w="10" w:type="dxa"/>
          <w:jc w:val="center"/>
        </w:trPr>
        <w:tc>
          <w:tcPr>
            <w:tcW w:w="2035" w:type="dxa"/>
          </w:tcPr>
          <w:p w14:paraId="1F8065D0" w14:textId="66F09012" w:rsidR="00105AF5" w:rsidRPr="00BC6446" w:rsidRDefault="007F2DFB" w:rsidP="00105AF5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  <w:r w:rsidRPr="00BC6446">
              <w:rPr>
                <w:rFonts w:ascii="Arial" w:hAnsi="Arial" w:cs="Arial"/>
                <w:sz w:val="22"/>
              </w:rPr>
              <w:t>C</w:t>
            </w:r>
            <w:r w:rsidR="00105AF5" w:rsidRPr="00BC6446">
              <w:rPr>
                <w:rFonts w:ascii="Arial" w:hAnsi="Arial" w:cs="Arial"/>
                <w:sz w:val="22"/>
              </w:rPr>
              <w:t>1. Perform Soaking Process for Paddy Hydration</w:t>
            </w:r>
          </w:p>
        </w:tc>
        <w:tc>
          <w:tcPr>
            <w:tcW w:w="1955" w:type="dxa"/>
          </w:tcPr>
          <w:p w14:paraId="1BCEA685" w14:textId="1D5DF408" w:rsidR="00105AF5" w:rsidRPr="00BC6446" w:rsidRDefault="007F2DFB" w:rsidP="00105AF5">
            <w:pPr>
              <w:pStyle w:val="Listoftraits"/>
              <w:rPr>
                <w:rFonts w:ascii="Arial" w:hAnsi="Arial" w:cs="Arial"/>
                <w:szCs w:val="22"/>
              </w:rPr>
            </w:pPr>
            <w:r w:rsidRPr="00BC6446">
              <w:rPr>
                <w:rFonts w:ascii="Arial" w:hAnsi="Arial" w:cs="Arial"/>
                <w:szCs w:val="22"/>
              </w:rPr>
              <w:t>C</w:t>
            </w:r>
            <w:r w:rsidR="00105AF5" w:rsidRPr="00BC6446">
              <w:rPr>
                <w:rFonts w:ascii="Arial" w:hAnsi="Arial" w:cs="Arial"/>
                <w:szCs w:val="22"/>
              </w:rPr>
              <w:t>2. Perform Steaming Process for Gelatinization</w:t>
            </w:r>
          </w:p>
        </w:tc>
        <w:tc>
          <w:tcPr>
            <w:tcW w:w="1836" w:type="dxa"/>
          </w:tcPr>
          <w:p w14:paraId="61D6FA81" w14:textId="78F50F18" w:rsidR="00105AF5" w:rsidRPr="00BC6446" w:rsidRDefault="007F2DFB" w:rsidP="00105AF5">
            <w:pPr>
              <w:pStyle w:val="Listoftraits"/>
              <w:rPr>
                <w:rFonts w:ascii="Arial" w:hAnsi="Arial" w:cs="Arial"/>
                <w:szCs w:val="22"/>
              </w:rPr>
            </w:pPr>
            <w:r w:rsidRPr="00BC6446">
              <w:rPr>
                <w:rFonts w:ascii="Arial" w:hAnsi="Arial" w:cs="Arial"/>
                <w:szCs w:val="22"/>
              </w:rPr>
              <w:t>C</w:t>
            </w:r>
            <w:r w:rsidR="00105AF5" w:rsidRPr="00BC6446">
              <w:rPr>
                <w:rFonts w:ascii="Arial" w:hAnsi="Arial" w:cs="Arial"/>
                <w:szCs w:val="22"/>
              </w:rPr>
              <w:t>3. Perform Drying of Parboiled Paddy</w:t>
            </w:r>
          </w:p>
        </w:tc>
        <w:tc>
          <w:tcPr>
            <w:tcW w:w="2020" w:type="dxa"/>
          </w:tcPr>
          <w:p w14:paraId="0F551DED" w14:textId="7D965F38" w:rsidR="00105AF5" w:rsidRPr="00BC6446" w:rsidRDefault="007F2DFB" w:rsidP="00105AF5">
            <w:pPr>
              <w:pStyle w:val="Listoftraits"/>
              <w:rPr>
                <w:rFonts w:ascii="Arial" w:eastAsia="Arial" w:hAnsi="Arial" w:cs="Arial"/>
                <w:color w:val="000000"/>
                <w:szCs w:val="22"/>
              </w:rPr>
            </w:pPr>
            <w:r w:rsidRPr="00BC6446">
              <w:rPr>
                <w:rFonts w:ascii="Arial" w:hAnsi="Arial" w:cs="Arial"/>
                <w:szCs w:val="22"/>
              </w:rPr>
              <w:t>C</w:t>
            </w:r>
            <w:r w:rsidR="00105AF5" w:rsidRPr="00BC6446">
              <w:rPr>
                <w:rFonts w:ascii="Arial" w:hAnsi="Arial" w:cs="Arial"/>
                <w:szCs w:val="22"/>
              </w:rPr>
              <w:t>4. Check Quality of Parboiled Paddy</w:t>
            </w:r>
          </w:p>
        </w:tc>
        <w:tc>
          <w:tcPr>
            <w:tcW w:w="1872" w:type="dxa"/>
          </w:tcPr>
          <w:p w14:paraId="4F69D8A0" w14:textId="5FE5E39A" w:rsidR="00105AF5" w:rsidRPr="00BC6446" w:rsidRDefault="00105AF5" w:rsidP="00105AF5">
            <w:pPr>
              <w:pStyle w:val="Listoftraits"/>
              <w:rPr>
                <w:rFonts w:ascii="Arial" w:hAnsi="Arial" w:cs="Arial"/>
                <w:szCs w:val="22"/>
              </w:rPr>
            </w:pPr>
          </w:p>
        </w:tc>
      </w:tr>
      <w:tr w:rsidR="00105AF5" w:rsidRPr="00A9569B" w14:paraId="418A678F" w14:textId="77777777" w:rsidTr="002A26A5">
        <w:trPr>
          <w:jc w:val="center"/>
        </w:trPr>
        <w:tc>
          <w:tcPr>
            <w:tcW w:w="9728" w:type="dxa"/>
            <w:gridSpan w:val="6"/>
          </w:tcPr>
          <w:p w14:paraId="16010E33" w14:textId="060D5AC8" w:rsidR="00105AF5" w:rsidRPr="00BC6446" w:rsidRDefault="00105AF5" w:rsidP="00105AF5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  <w:r w:rsidRPr="00BC644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Operate Rice Milling System </w:t>
            </w:r>
          </w:p>
        </w:tc>
      </w:tr>
      <w:tr w:rsidR="00105AF5" w:rsidRPr="00A9569B" w14:paraId="28915957" w14:textId="77777777" w:rsidTr="00856738">
        <w:trPr>
          <w:gridAfter w:val="1"/>
          <w:wAfter w:w="10" w:type="dxa"/>
          <w:jc w:val="center"/>
        </w:trPr>
        <w:tc>
          <w:tcPr>
            <w:tcW w:w="2035" w:type="dxa"/>
          </w:tcPr>
          <w:p w14:paraId="75B3B927" w14:textId="1C0D18FA" w:rsidR="00105AF5" w:rsidRPr="00BC6446" w:rsidRDefault="007F2DFB" w:rsidP="00105AF5">
            <w:pPr>
              <w:pStyle w:val="Listoftraits"/>
              <w:rPr>
                <w:rFonts w:ascii="Arial" w:eastAsia="Arial" w:hAnsi="Arial" w:cs="Arial"/>
                <w:bCs/>
                <w:color w:val="000000"/>
                <w:szCs w:val="22"/>
              </w:rPr>
            </w:pPr>
            <w:r w:rsidRPr="00BC6446">
              <w:rPr>
                <w:rFonts w:ascii="Arial" w:hAnsi="Arial" w:cs="Arial"/>
                <w:szCs w:val="22"/>
              </w:rPr>
              <w:t>D</w:t>
            </w:r>
            <w:r w:rsidR="00105AF5" w:rsidRPr="00BC6446">
              <w:rPr>
                <w:rFonts w:ascii="Arial" w:hAnsi="Arial" w:cs="Arial"/>
                <w:szCs w:val="22"/>
              </w:rPr>
              <w:t>1. Prepare Milling System for Operation</w:t>
            </w:r>
          </w:p>
        </w:tc>
        <w:tc>
          <w:tcPr>
            <w:tcW w:w="1955" w:type="dxa"/>
          </w:tcPr>
          <w:p w14:paraId="0AD31611" w14:textId="06E3B6EA" w:rsidR="00105AF5" w:rsidRPr="00BC6446" w:rsidRDefault="007F2DFB" w:rsidP="00105AF5">
            <w:pPr>
              <w:pStyle w:val="Listoftraits"/>
              <w:rPr>
                <w:rFonts w:ascii="Arial" w:eastAsia="Arial" w:hAnsi="Arial" w:cs="Arial"/>
                <w:bCs/>
                <w:color w:val="000000"/>
                <w:szCs w:val="22"/>
              </w:rPr>
            </w:pPr>
            <w:r w:rsidRPr="00BC6446">
              <w:rPr>
                <w:rFonts w:ascii="Arial" w:hAnsi="Arial" w:cs="Arial"/>
                <w:szCs w:val="22"/>
              </w:rPr>
              <w:t>D</w:t>
            </w:r>
            <w:r w:rsidR="00105AF5" w:rsidRPr="00BC6446">
              <w:rPr>
                <w:rFonts w:ascii="Arial" w:hAnsi="Arial" w:cs="Arial"/>
                <w:szCs w:val="22"/>
              </w:rPr>
              <w:t>2. Perform De-Husking of Paddy</w:t>
            </w:r>
          </w:p>
        </w:tc>
        <w:tc>
          <w:tcPr>
            <w:tcW w:w="1836" w:type="dxa"/>
          </w:tcPr>
          <w:p w14:paraId="5F023841" w14:textId="64998B1F" w:rsidR="00105AF5" w:rsidRPr="00BC6446" w:rsidRDefault="007F2DFB" w:rsidP="00105AF5">
            <w:pPr>
              <w:pStyle w:val="Listoftraits"/>
              <w:rPr>
                <w:rFonts w:ascii="Arial" w:eastAsia="Arial" w:hAnsi="Arial" w:cs="Arial"/>
                <w:bCs/>
                <w:color w:val="000000"/>
                <w:szCs w:val="22"/>
              </w:rPr>
            </w:pPr>
            <w:r w:rsidRPr="00BC6446">
              <w:rPr>
                <w:rFonts w:ascii="Arial" w:hAnsi="Arial" w:cs="Arial"/>
                <w:szCs w:val="22"/>
              </w:rPr>
              <w:t>D</w:t>
            </w:r>
            <w:r w:rsidR="00105AF5" w:rsidRPr="00BC6446">
              <w:rPr>
                <w:rFonts w:ascii="Arial" w:hAnsi="Arial" w:cs="Arial"/>
                <w:szCs w:val="22"/>
              </w:rPr>
              <w:t>3. Separate Brown Rice from Paddy</w:t>
            </w:r>
          </w:p>
        </w:tc>
        <w:tc>
          <w:tcPr>
            <w:tcW w:w="2020" w:type="dxa"/>
          </w:tcPr>
          <w:p w14:paraId="73350AA6" w14:textId="16BAD9E3" w:rsidR="00105AF5" w:rsidRPr="00BC6446" w:rsidRDefault="007F2DFB" w:rsidP="00105AF5">
            <w:pPr>
              <w:pStyle w:val="Listoftraits"/>
              <w:rPr>
                <w:rFonts w:ascii="Arial" w:eastAsia="Arial" w:hAnsi="Arial" w:cs="Arial"/>
                <w:bCs/>
                <w:color w:val="000000"/>
                <w:szCs w:val="22"/>
              </w:rPr>
            </w:pPr>
            <w:r w:rsidRPr="00BC6446">
              <w:rPr>
                <w:rFonts w:ascii="Arial" w:hAnsi="Arial" w:cs="Arial"/>
                <w:szCs w:val="22"/>
              </w:rPr>
              <w:t>D</w:t>
            </w:r>
            <w:r w:rsidR="00105AF5" w:rsidRPr="00BC6446">
              <w:rPr>
                <w:rFonts w:ascii="Arial" w:hAnsi="Arial" w:cs="Arial"/>
                <w:szCs w:val="22"/>
              </w:rPr>
              <w:t>4. Perform Rice Whitening Process</w:t>
            </w:r>
          </w:p>
        </w:tc>
        <w:tc>
          <w:tcPr>
            <w:tcW w:w="1872" w:type="dxa"/>
          </w:tcPr>
          <w:p w14:paraId="54E677DE" w14:textId="1DFD370D" w:rsidR="00105AF5" w:rsidRPr="00BC6446" w:rsidRDefault="007F2DFB" w:rsidP="00856738">
            <w:pPr>
              <w:pStyle w:val="BodyText"/>
              <w:ind w:right="173"/>
              <w:rPr>
                <w:rFonts w:ascii="Arial" w:hAnsi="Arial" w:cs="Arial"/>
                <w:bCs/>
                <w:sz w:val="22"/>
              </w:rPr>
            </w:pPr>
            <w:r w:rsidRPr="00BC6446">
              <w:rPr>
                <w:rFonts w:ascii="Arial" w:hAnsi="Arial" w:cs="Arial"/>
                <w:sz w:val="22"/>
              </w:rPr>
              <w:t>D</w:t>
            </w:r>
            <w:r w:rsidR="00105AF5" w:rsidRPr="00BC6446">
              <w:rPr>
                <w:rFonts w:ascii="Arial" w:hAnsi="Arial" w:cs="Arial"/>
                <w:sz w:val="22"/>
              </w:rPr>
              <w:t>5. Perform Rice Polishing Process</w:t>
            </w:r>
          </w:p>
        </w:tc>
      </w:tr>
      <w:tr w:rsidR="00105AF5" w:rsidRPr="00A9569B" w14:paraId="1B341727" w14:textId="77777777" w:rsidTr="007F2DFB">
        <w:trPr>
          <w:gridAfter w:val="1"/>
          <w:wAfter w:w="10" w:type="dxa"/>
          <w:jc w:val="center"/>
        </w:trPr>
        <w:tc>
          <w:tcPr>
            <w:tcW w:w="2035" w:type="dxa"/>
          </w:tcPr>
          <w:p w14:paraId="46C3124C" w14:textId="23C923F1" w:rsidR="00105AF5" w:rsidRPr="00BC6446" w:rsidRDefault="007F2DFB" w:rsidP="00105AF5">
            <w:pPr>
              <w:pStyle w:val="Listoftraits"/>
              <w:rPr>
                <w:rFonts w:ascii="Arial" w:eastAsia="Arial" w:hAnsi="Arial" w:cs="Arial"/>
                <w:bCs/>
                <w:color w:val="000000"/>
                <w:szCs w:val="22"/>
              </w:rPr>
            </w:pPr>
            <w:r w:rsidRPr="00BC6446">
              <w:rPr>
                <w:rFonts w:ascii="Arial" w:hAnsi="Arial" w:cs="Arial"/>
                <w:szCs w:val="22"/>
              </w:rPr>
              <w:t>D</w:t>
            </w:r>
            <w:r w:rsidR="00105AF5" w:rsidRPr="00BC6446">
              <w:rPr>
                <w:rFonts w:ascii="Arial" w:hAnsi="Arial" w:cs="Arial"/>
                <w:szCs w:val="22"/>
              </w:rPr>
              <w:t>6. Control Milling Flow for Continuous Operation</w:t>
            </w:r>
          </w:p>
        </w:tc>
        <w:tc>
          <w:tcPr>
            <w:tcW w:w="1955" w:type="dxa"/>
          </w:tcPr>
          <w:p w14:paraId="44A1C2E1" w14:textId="619B636F" w:rsidR="00105AF5" w:rsidRPr="00BC6446" w:rsidRDefault="00105AF5" w:rsidP="00105AF5">
            <w:pPr>
              <w:pStyle w:val="Listoftraits"/>
              <w:rPr>
                <w:rFonts w:ascii="Arial" w:eastAsia="Arial" w:hAnsi="Arial" w:cs="Arial"/>
                <w:bCs/>
                <w:color w:val="000000"/>
                <w:szCs w:val="22"/>
              </w:rPr>
            </w:pPr>
          </w:p>
        </w:tc>
        <w:tc>
          <w:tcPr>
            <w:tcW w:w="1836" w:type="dxa"/>
          </w:tcPr>
          <w:p w14:paraId="0CBE0057" w14:textId="199AC59A" w:rsidR="00105AF5" w:rsidRPr="00BC6446" w:rsidRDefault="00105AF5" w:rsidP="00105AF5">
            <w:pPr>
              <w:pStyle w:val="Listoftraits"/>
              <w:rPr>
                <w:rFonts w:ascii="Arial" w:eastAsia="Arial" w:hAnsi="Arial" w:cs="Arial"/>
                <w:bCs/>
                <w:color w:val="000000"/>
                <w:szCs w:val="22"/>
              </w:rPr>
            </w:pPr>
          </w:p>
        </w:tc>
        <w:tc>
          <w:tcPr>
            <w:tcW w:w="2020" w:type="dxa"/>
          </w:tcPr>
          <w:p w14:paraId="701FD1D5" w14:textId="67CC09A4" w:rsidR="00105AF5" w:rsidRPr="00BC6446" w:rsidRDefault="00105AF5" w:rsidP="00105AF5">
            <w:pPr>
              <w:pStyle w:val="Listoftraits"/>
              <w:rPr>
                <w:rFonts w:ascii="Arial" w:eastAsia="Arial" w:hAnsi="Arial" w:cs="Arial"/>
                <w:bCs/>
                <w:color w:val="000000"/>
                <w:szCs w:val="22"/>
              </w:rPr>
            </w:pPr>
          </w:p>
        </w:tc>
        <w:tc>
          <w:tcPr>
            <w:tcW w:w="1872" w:type="dxa"/>
          </w:tcPr>
          <w:p w14:paraId="0FC1DC7B" w14:textId="790C4BFC" w:rsidR="00105AF5" w:rsidRPr="00BC6446" w:rsidRDefault="00105AF5" w:rsidP="00105AF5">
            <w:pPr>
              <w:pStyle w:val="BodyText"/>
              <w:ind w:right="173"/>
              <w:rPr>
                <w:rFonts w:ascii="Arial" w:hAnsi="Arial" w:cs="Arial"/>
                <w:bCs/>
                <w:sz w:val="22"/>
              </w:rPr>
            </w:pPr>
          </w:p>
        </w:tc>
      </w:tr>
      <w:tr w:rsidR="00105AF5" w:rsidRPr="00A9569B" w14:paraId="57BB453C" w14:textId="77777777" w:rsidTr="002A26A5">
        <w:trPr>
          <w:jc w:val="center"/>
        </w:trPr>
        <w:tc>
          <w:tcPr>
            <w:tcW w:w="9728" w:type="dxa"/>
            <w:gridSpan w:val="6"/>
          </w:tcPr>
          <w:p w14:paraId="6B1D2257" w14:textId="7B2FF3FE" w:rsidR="00105AF5" w:rsidRPr="00BC6446" w:rsidRDefault="0012305B" w:rsidP="00105AF5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Check</w:t>
            </w:r>
            <w:r w:rsidR="00105AF5" w:rsidRPr="00BC644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Milling Parameters for Product Quality </w:t>
            </w:r>
          </w:p>
        </w:tc>
      </w:tr>
      <w:tr w:rsidR="00105AF5" w:rsidRPr="00A9569B" w14:paraId="6C16FB59" w14:textId="77777777" w:rsidTr="00856738">
        <w:trPr>
          <w:gridAfter w:val="1"/>
          <w:wAfter w:w="10" w:type="dxa"/>
          <w:jc w:val="center"/>
        </w:trPr>
        <w:tc>
          <w:tcPr>
            <w:tcW w:w="2035" w:type="dxa"/>
          </w:tcPr>
          <w:p w14:paraId="465C02B6" w14:textId="32363BFF" w:rsidR="00105AF5" w:rsidRPr="00BC6446" w:rsidRDefault="007F2DFB" w:rsidP="00856738">
            <w:pPr>
              <w:pStyle w:val="Listoftraits"/>
              <w:rPr>
                <w:rFonts w:ascii="Arial" w:eastAsia="Arial" w:hAnsi="Arial" w:cs="Arial"/>
                <w:bCs/>
                <w:szCs w:val="22"/>
              </w:rPr>
            </w:pPr>
            <w:r w:rsidRPr="00BC6446">
              <w:rPr>
                <w:rFonts w:ascii="Arial" w:hAnsi="Arial" w:cs="Arial"/>
                <w:bCs/>
                <w:szCs w:val="22"/>
              </w:rPr>
              <w:t>E1</w:t>
            </w:r>
            <w:r w:rsidR="00105AF5" w:rsidRPr="00BC6446">
              <w:rPr>
                <w:rFonts w:ascii="Arial" w:hAnsi="Arial" w:cs="Arial"/>
                <w:bCs/>
                <w:szCs w:val="22"/>
              </w:rPr>
              <w:t>. Control Feed Rate for Milling Efficiency</w:t>
            </w:r>
          </w:p>
        </w:tc>
        <w:tc>
          <w:tcPr>
            <w:tcW w:w="1955" w:type="dxa"/>
          </w:tcPr>
          <w:p w14:paraId="52E0D9E1" w14:textId="2E7F4010" w:rsidR="00105AF5" w:rsidRPr="00BC6446" w:rsidRDefault="007F2DFB" w:rsidP="00856738">
            <w:pPr>
              <w:pStyle w:val="Listoftraits"/>
              <w:rPr>
                <w:rFonts w:ascii="Arial" w:eastAsia="Arial" w:hAnsi="Arial" w:cs="Arial"/>
                <w:szCs w:val="22"/>
              </w:rPr>
            </w:pPr>
            <w:r w:rsidRPr="00BC6446">
              <w:rPr>
                <w:rFonts w:ascii="Arial" w:hAnsi="Arial" w:cs="Arial"/>
                <w:szCs w:val="22"/>
              </w:rPr>
              <w:t>E2</w:t>
            </w:r>
            <w:r w:rsidR="00105AF5" w:rsidRPr="00BC6446">
              <w:rPr>
                <w:rFonts w:ascii="Arial" w:hAnsi="Arial" w:cs="Arial"/>
                <w:szCs w:val="22"/>
              </w:rPr>
              <w:t>. Regulate Pressure and Clearance in Milling Machines</w:t>
            </w:r>
          </w:p>
        </w:tc>
        <w:tc>
          <w:tcPr>
            <w:tcW w:w="1836" w:type="dxa"/>
          </w:tcPr>
          <w:p w14:paraId="17137DCF" w14:textId="730BDE53" w:rsidR="00105AF5" w:rsidRPr="00BC6446" w:rsidRDefault="007F2DFB" w:rsidP="00856738">
            <w:pPr>
              <w:pStyle w:val="Listoftraits"/>
              <w:rPr>
                <w:rFonts w:ascii="Arial" w:eastAsia="Arial" w:hAnsi="Arial" w:cs="Arial"/>
                <w:szCs w:val="22"/>
              </w:rPr>
            </w:pPr>
            <w:r w:rsidRPr="00BC6446">
              <w:rPr>
                <w:rFonts w:ascii="Arial" w:hAnsi="Arial" w:cs="Arial"/>
                <w:szCs w:val="22"/>
              </w:rPr>
              <w:t>E3</w:t>
            </w:r>
            <w:r w:rsidR="00105AF5" w:rsidRPr="00BC6446">
              <w:rPr>
                <w:rFonts w:ascii="Arial" w:hAnsi="Arial" w:cs="Arial"/>
                <w:szCs w:val="22"/>
              </w:rPr>
              <w:t>. Control Moisture Level during Milling Operations</w:t>
            </w:r>
          </w:p>
        </w:tc>
        <w:tc>
          <w:tcPr>
            <w:tcW w:w="2020" w:type="dxa"/>
          </w:tcPr>
          <w:p w14:paraId="61CE2558" w14:textId="635AABCB" w:rsidR="00105AF5" w:rsidRPr="00BC6446" w:rsidRDefault="007F2DFB" w:rsidP="00856738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  <w:r w:rsidRPr="00BC6446">
              <w:rPr>
                <w:rFonts w:ascii="Arial" w:hAnsi="Arial" w:cs="Arial"/>
                <w:sz w:val="22"/>
              </w:rPr>
              <w:t>E4</w:t>
            </w:r>
            <w:r w:rsidR="00105AF5" w:rsidRPr="00BC6446">
              <w:rPr>
                <w:rFonts w:ascii="Arial" w:hAnsi="Arial" w:cs="Arial"/>
                <w:sz w:val="22"/>
              </w:rPr>
              <w:t>. Adjust Whitening Level for Product Quality</w:t>
            </w:r>
          </w:p>
        </w:tc>
        <w:tc>
          <w:tcPr>
            <w:tcW w:w="1872" w:type="dxa"/>
          </w:tcPr>
          <w:p w14:paraId="3C7B952F" w14:textId="68D21F60" w:rsidR="00105AF5" w:rsidRPr="00BC6446" w:rsidRDefault="007F2DFB" w:rsidP="00856738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  <w:r w:rsidRPr="00BC6446">
              <w:rPr>
                <w:rFonts w:ascii="Arial" w:hAnsi="Arial" w:cs="Arial"/>
                <w:sz w:val="22"/>
              </w:rPr>
              <w:t>E5</w:t>
            </w:r>
            <w:r w:rsidR="00105AF5" w:rsidRPr="00BC6446">
              <w:rPr>
                <w:rFonts w:ascii="Arial" w:hAnsi="Arial" w:cs="Arial"/>
                <w:sz w:val="22"/>
              </w:rPr>
              <w:t>. Maintain Milling Output within Quality Standards</w:t>
            </w:r>
          </w:p>
        </w:tc>
      </w:tr>
      <w:tr w:rsidR="00105AF5" w:rsidRPr="00A9569B" w14:paraId="5F0F1581" w14:textId="77777777" w:rsidTr="00856738">
        <w:trPr>
          <w:gridAfter w:val="1"/>
          <w:wAfter w:w="10" w:type="dxa"/>
          <w:jc w:val="center"/>
        </w:trPr>
        <w:tc>
          <w:tcPr>
            <w:tcW w:w="2035" w:type="dxa"/>
          </w:tcPr>
          <w:p w14:paraId="667898E2" w14:textId="7F66116A" w:rsidR="00105AF5" w:rsidRPr="00BC6446" w:rsidRDefault="007F2DFB" w:rsidP="00856738">
            <w:pPr>
              <w:pStyle w:val="Listoftraits"/>
              <w:rPr>
                <w:rFonts w:ascii="Arial" w:eastAsia="Arial" w:hAnsi="Arial" w:cs="Arial"/>
                <w:bCs/>
                <w:szCs w:val="22"/>
              </w:rPr>
            </w:pPr>
            <w:r w:rsidRPr="00BC6446">
              <w:rPr>
                <w:rFonts w:ascii="Arial" w:hAnsi="Arial" w:cs="Arial"/>
                <w:bCs/>
                <w:szCs w:val="22"/>
              </w:rPr>
              <w:t xml:space="preserve">E6. </w:t>
            </w:r>
            <w:r w:rsidR="0037309F" w:rsidRPr="00BC6446">
              <w:rPr>
                <w:rFonts w:ascii="Arial" w:hAnsi="Arial" w:cs="Arial"/>
                <w:bCs/>
                <w:szCs w:val="22"/>
              </w:rPr>
              <w:t>Grade Rice for Quality Classification</w:t>
            </w:r>
            <w:r w:rsidR="00105AF5" w:rsidRPr="00BC6446">
              <w:rPr>
                <w:rFonts w:ascii="Arial" w:hAnsi="Arial" w:cs="Arial"/>
                <w:bCs/>
                <w:szCs w:val="22"/>
              </w:rPr>
              <w:t xml:space="preserve"> </w:t>
            </w:r>
          </w:p>
        </w:tc>
        <w:tc>
          <w:tcPr>
            <w:tcW w:w="1955" w:type="dxa"/>
          </w:tcPr>
          <w:p w14:paraId="3B8DF70F" w14:textId="6ED17D01" w:rsidR="00105AF5" w:rsidRPr="00BC6446" w:rsidRDefault="007F2DFB" w:rsidP="00856738">
            <w:pPr>
              <w:pStyle w:val="Listoftraits"/>
              <w:rPr>
                <w:rFonts w:ascii="Arial" w:eastAsia="Arial" w:hAnsi="Arial" w:cs="Arial"/>
                <w:szCs w:val="22"/>
              </w:rPr>
            </w:pPr>
            <w:r w:rsidRPr="00BC6446">
              <w:rPr>
                <w:rFonts w:ascii="Arial" w:hAnsi="Arial" w:cs="Arial"/>
                <w:szCs w:val="22"/>
              </w:rPr>
              <w:t>E7</w:t>
            </w:r>
            <w:r w:rsidR="00105AF5" w:rsidRPr="00BC6446">
              <w:rPr>
                <w:rFonts w:ascii="Arial" w:hAnsi="Arial" w:cs="Arial"/>
                <w:szCs w:val="22"/>
              </w:rPr>
              <w:t>. Evaluate Rice Samples for Grade Verification</w:t>
            </w:r>
          </w:p>
        </w:tc>
        <w:tc>
          <w:tcPr>
            <w:tcW w:w="1836" w:type="dxa"/>
          </w:tcPr>
          <w:p w14:paraId="504BD5F0" w14:textId="6552ED85" w:rsidR="00105AF5" w:rsidRPr="00BC6446" w:rsidRDefault="007F2DFB" w:rsidP="00856738">
            <w:pPr>
              <w:pStyle w:val="Listoftraits"/>
              <w:rPr>
                <w:rFonts w:ascii="Arial" w:eastAsia="Arial" w:hAnsi="Arial" w:cs="Arial"/>
                <w:szCs w:val="22"/>
              </w:rPr>
            </w:pPr>
            <w:r w:rsidRPr="00BC6446">
              <w:rPr>
                <w:rFonts w:ascii="Arial" w:hAnsi="Arial" w:cs="Arial"/>
                <w:szCs w:val="22"/>
              </w:rPr>
              <w:t xml:space="preserve">E8. </w:t>
            </w:r>
            <w:r w:rsidR="00105AF5" w:rsidRPr="00BC6446">
              <w:rPr>
                <w:rFonts w:ascii="Arial" w:hAnsi="Arial" w:cs="Arial"/>
                <w:szCs w:val="22"/>
              </w:rPr>
              <w:t>Perform color</w:t>
            </w:r>
            <w:r w:rsidR="0037309F" w:rsidRPr="00BC6446">
              <w:rPr>
                <w:rFonts w:ascii="Arial" w:hAnsi="Arial" w:cs="Arial"/>
                <w:szCs w:val="22"/>
              </w:rPr>
              <w:t>-</w:t>
            </w:r>
            <w:r w:rsidR="00105AF5" w:rsidRPr="00BC6446">
              <w:rPr>
                <w:rFonts w:ascii="Arial" w:hAnsi="Arial" w:cs="Arial"/>
                <w:szCs w:val="22"/>
              </w:rPr>
              <w:t>based sorting</w:t>
            </w:r>
            <w:r w:rsidR="0037309F" w:rsidRPr="00BC6446">
              <w:rPr>
                <w:rFonts w:ascii="Arial" w:hAnsi="Arial" w:cs="Arial"/>
                <w:szCs w:val="22"/>
              </w:rPr>
              <w:t xml:space="preserve"> of Rice</w:t>
            </w:r>
            <w:r w:rsidR="00105AF5" w:rsidRPr="00BC6446">
              <w:rPr>
                <w:rFonts w:ascii="Arial" w:hAnsi="Arial" w:cs="Arial"/>
                <w:szCs w:val="22"/>
              </w:rPr>
              <w:t xml:space="preserve"> </w:t>
            </w:r>
          </w:p>
        </w:tc>
        <w:tc>
          <w:tcPr>
            <w:tcW w:w="2020" w:type="dxa"/>
          </w:tcPr>
          <w:p w14:paraId="085B29B7" w14:textId="2D175B8F" w:rsidR="00105AF5" w:rsidRPr="00BC6446" w:rsidRDefault="00964134" w:rsidP="00856738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E9. </w:t>
            </w:r>
            <w:r w:rsidRPr="00964134">
              <w:rPr>
                <w:rFonts w:ascii="Arial" w:hAnsi="Arial" w:cs="Arial"/>
                <w:sz w:val="22"/>
              </w:rPr>
              <w:t>Perform Quality Testing of Paddy and Rice</w:t>
            </w:r>
          </w:p>
        </w:tc>
        <w:tc>
          <w:tcPr>
            <w:tcW w:w="1872" w:type="dxa"/>
          </w:tcPr>
          <w:p w14:paraId="2C5BF692" w14:textId="77777777" w:rsidR="00105AF5" w:rsidRPr="00BC6446" w:rsidRDefault="00105AF5" w:rsidP="00856738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</w:p>
        </w:tc>
      </w:tr>
      <w:tr w:rsidR="00105AF5" w:rsidRPr="00A9569B" w14:paraId="7213A117" w14:textId="77777777" w:rsidTr="002A26A5">
        <w:trPr>
          <w:jc w:val="center"/>
        </w:trPr>
        <w:tc>
          <w:tcPr>
            <w:tcW w:w="9728" w:type="dxa"/>
            <w:gridSpan w:val="6"/>
          </w:tcPr>
          <w:p w14:paraId="48B565EA" w14:textId="584623BA" w:rsidR="00105AF5" w:rsidRPr="00BC6446" w:rsidRDefault="007F2DFB" w:rsidP="00105AF5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b/>
                <w:bCs/>
                <w:color w:val="EE0000"/>
                <w:sz w:val="22"/>
                <w:szCs w:val="22"/>
                <w:lang w:val="en-AU"/>
              </w:rPr>
            </w:pPr>
            <w:r w:rsidRPr="00BC6446">
              <w:rPr>
                <w:rFonts w:ascii="Arial" w:hAnsi="Arial" w:cs="Arial"/>
                <w:b/>
                <w:bCs/>
                <w:sz w:val="22"/>
                <w:szCs w:val="22"/>
              </w:rPr>
              <w:t>Prepare Value-Added Rice Products</w:t>
            </w:r>
          </w:p>
        </w:tc>
      </w:tr>
      <w:tr w:rsidR="004A0993" w:rsidRPr="00A9569B" w14:paraId="4D136B74" w14:textId="77777777" w:rsidTr="004A0993">
        <w:trPr>
          <w:gridAfter w:val="1"/>
          <w:wAfter w:w="10" w:type="dxa"/>
          <w:trHeight w:val="845"/>
          <w:jc w:val="center"/>
        </w:trPr>
        <w:tc>
          <w:tcPr>
            <w:tcW w:w="2035" w:type="dxa"/>
          </w:tcPr>
          <w:p w14:paraId="7617DC73" w14:textId="26F60ECC" w:rsidR="004A0993" w:rsidRPr="00BC6446" w:rsidRDefault="004A0993" w:rsidP="004A0993">
            <w:pPr>
              <w:pStyle w:val="Listoftraits"/>
              <w:rPr>
                <w:rFonts w:ascii="Arial" w:hAnsi="Arial" w:cs="Arial"/>
                <w:szCs w:val="22"/>
              </w:rPr>
            </w:pPr>
            <w:r w:rsidRPr="00BC6446">
              <w:rPr>
                <w:rFonts w:ascii="Arial" w:hAnsi="Arial" w:cs="Arial"/>
                <w:szCs w:val="22"/>
              </w:rPr>
              <w:t xml:space="preserve">F1. Prepare Rice Flour </w:t>
            </w:r>
            <w:r>
              <w:rPr>
                <w:rFonts w:ascii="Arial" w:hAnsi="Arial" w:cs="Arial"/>
                <w:szCs w:val="22"/>
              </w:rPr>
              <w:t xml:space="preserve">&amp; Bakery </w:t>
            </w:r>
            <w:r w:rsidRPr="00BC6446">
              <w:rPr>
                <w:rFonts w:ascii="Arial" w:hAnsi="Arial" w:cs="Arial"/>
                <w:szCs w:val="22"/>
              </w:rPr>
              <w:t>Products</w:t>
            </w:r>
          </w:p>
        </w:tc>
        <w:tc>
          <w:tcPr>
            <w:tcW w:w="1955" w:type="dxa"/>
          </w:tcPr>
          <w:p w14:paraId="0C71139A" w14:textId="0742183E" w:rsidR="004A0993" w:rsidRPr="00BC6446" w:rsidRDefault="004A0993" w:rsidP="004A0993">
            <w:pPr>
              <w:pStyle w:val="Listoftraits"/>
              <w:rPr>
                <w:rFonts w:ascii="Arial" w:hAnsi="Arial" w:cs="Arial"/>
                <w:szCs w:val="22"/>
              </w:rPr>
            </w:pPr>
            <w:r w:rsidRPr="00BC6446">
              <w:rPr>
                <w:rFonts w:ascii="Arial" w:hAnsi="Arial" w:cs="Arial"/>
                <w:szCs w:val="22"/>
              </w:rPr>
              <w:t>F2. Prepare Puffed</w:t>
            </w:r>
            <w:r>
              <w:rPr>
                <w:rFonts w:ascii="Arial" w:hAnsi="Arial" w:cs="Arial"/>
                <w:szCs w:val="22"/>
              </w:rPr>
              <w:t xml:space="preserve"> &amp; Flaked</w:t>
            </w:r>
            <w:r w:rsidRPr="00BC6446">
              <w:rPr>
                <w:rFonts w:ascii="Arial" w:hAnsi="Arial" w:cs="Arial"/>
                <w:szCs w:val="22"/>
              </w:rPr>
              <w:t xml:space="preserve"> Rice</w:t>
            </w:r>
          </w:p>
        </w:tc>
        <w:tc>
          <w:tcPr>
            <w:tcW w:w="1836" w:type="dxa"/>
          </w:tcPr>
          <w:p w14:paraId="6909BD1B" w14:textId="45523CDB" w:rsidR="004A0993" w:rsidRPr="00BC6446" w:rsidRDefault="004A0993" w:rsidP="004A0993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  <w:r w:rsidRPr="00BC6446">
              <w:rPr>
                <w:rFonts w:ascii="Arial" w:hAnsi="Arial" w:cs="Arial"/>
                <w:lang w:val="en-GB"/>
              </w:rPr>
              <w:t>F</w:t>
            </w:r>
            <w:r>
              <w:rPr>
                <w:rFonts w:ascii="Arial" w:hAnsi="Arial" w:cs="Arial"/>
                <w:lang w:val="en-GB"/>
              </w:rPr>
              <w:t>3</w:t>
            </w:r>
            <w:r w:rsidRPr="00BC6446">
              <w:rPr>
                <w:rFonts w:ascii="Arial" w:hAnsi="Arial" w:cs="Arial"/>
                <w:lang w:val="en-GB"/>
              </w:rPr>
              <w:t xml:space="preserve">. </w:t>
            </w:r>
            <w:r w:rsidRPr="00BC6446">
              <w:rPr>
                <w:rFonts w:ascii="Arial" w:hAnsi="Arial" w:cs="Arial"/>
              </w:rPr>
              <w:t>Prepare</w:t>
            </w:r>
            <w:r w:rsidRPr="00BC6446">
              <w:rPr>
                <w:rFonts w:ascii="Arial" w:hAnsi="Arial" w:cs="Arial"/>
              </w:rPr>
              <w:t xml:space="preserve"> </w:t>
            </w:r>
            <w:r w:rsidRPr="00BC6446">
              <w:rPr>
                <w:rFonts w:ascii="Arial" w:hAnsi="Arial" w:cs="Arial"/>
              </w:rPr>
              <w:t>Rice-Based</w:t>
            </w:r>
            <w:r>
              <w:rPr>
                <w:rFonts w:ascii="Arial" w:hAnsi="Arial" w:cs="Arial"/>
              </w:rPr>
              <w:t xml:space="preserve"> Snacks &amp;</w:t>
            </w:r>
            <w:r w:rsidRPr="00BC6446">
              <w:rPr>
                <w:rFonts w:ascii="Arial" w:hAnsi="Arial" w:cs="Arial"/>
              </w:rPr>
              <w:t xml:space="preserve"> Extruded Products</w:t>
            </w:r>
          </w:p>
        </w:tc>
        <w:tc>
          <w:tcPr>
            <w:tcW w:w="2020" w:type="dxa"/>
          </w:tcPr>
          <w:p w14:paraId="35A89D8F" w14:textId="29DB56C3" w:rsidR="004A0993" w:rsidRPr="00BC6446" w:rsidRDefault="004A0993" w:rsidP="004A0993">
            <w:pPr>
              <w:pStyle w:val="Listoftraits"/>
              <w:rPr>
                <w:rFonts w:ascii="Arial" w:hAnsi="Arial" w:cs="Arial"/>
                <w:szCs w:val="22"/>
                <w:lang w:val="en-GB"/>
              </w:rPr>
            </w:pPr>
            <w:r w:rsidRPr="00BC6446">
              <w:rPr>
                <w:rFonts w:ascii="Arial" w:hAnsi="Arial" w:cs="Arial"/>
                <w:szCs w:val="22"/>
                <w:lang w:val="de-DE"/>
              </w:rPr>
              <w:t>F</w:t>
            </w:r>
            <w:r>
              <w:rPr>
                <w:rFonts w:ascii="Arial" w:hAnsi="Arial" w:cs="Arial"/>
                <w:szCs w:val="22"/>
                <w:lang w:val="de-DE"/>
              </w:rPr>
              <w:t>4</w:t>
            </w:r>
            <w:r w:rsidRPr="00BC6446">
              <w:rPr>
                <w:rFonts w:ascii="Arial" w:hAnsi="Arial" w:cs="Arial"/>
                <w:szCs w:val="22"/>
                <w:lang w:val="de-DE"/>
              </w:rPr>
              <w:t xml:space="preserve">. </w:t>
            </w:r>
            <w:r w:rsidRPr="00BC6446">
              <w:rPr>
                <w:rFonts w:ascii="Arial" w:hAnsi="Arial" w:cs="Arial"/>
                <w:szCs w:val="22"/>
              </w:rPr>
              <w:t>Prepare Fortified Rice</w:t>
            </w:r>
          </w:p>
        </w:tc>
        <w:tc>
          <w:tcPr>
            <w:tcW w:w="1872" w:type="dxa"/>
          </w:tcPr>
          <w:p w14:paraId="20B14E3E" w14:textId="2CF57EB7" w:rsidR="004A0993" w:rsidRPr="00BC6446" w:rsidRDefault="004A0993" w:rsidP="004A0993">
            <w:pPr>
              <w:pStyle w:val="Listoftraits"/>
              <w:rPr>
                <w:rFonts w:ascii="Arial" w:hAnsi="Arial" w:cs="Arial"/>
                <w:szCs w:val="22"/>
                <w:lang w:val="de-DE"/>
              </w:rPr>
            </w:pPr>
            <w:r w:rsidRPr="00BC6446">
              <w:rPr>
                <w:rFonts w:ascii="Arial" w:hAnsi="Arial" w:cs="Arial"/>
                <w:szCs w:val="22"/>
              </w:rPr>
              <w:t>F</w:t>
            </w:r>
            <w:r>
              <w:rPr>
                <w:rFonts w:ascii="Arial" w:hAnsi="Arial" w:cs="Arial"/>
                <w:szCs w:val="22"/>
              </w:rPr>
              <w:t>5</w:t>
            </w:r>
            <w:r w:rsidRPr="00BC6446">
              <w:rPr>
                <w:rFonts w:ascii="Arial" w:hAnsi="Arial" w:cs="Arial"/>
                <w:szCs w:val="22"/>
              </w:rPr>
              <w:t>. Prepare Rice-Based Beverages and Specialty Products</w:t>
            </w:r>
          </w:p>
        </w:tc>
      </w:tr>
      <w:tr w:rsidR="004A0993" w:rsidRPr="00A9569B" w14:paraId="6EF105FD" w14:textId="77777777" w:rsidTr="007F2DFB">
        <w:trPr>
          <w:gridAfter w:val="1"/>
          <w:wAfter w:w="10" w:type="dxa"/>
          <w:trHeight w:val="845"/>
          <w:jc w:val="center"/>
        </w:trPr>
        <w:tc>
          <w:tcPr>
            <w:tcW w:w="2035" w:type="dxa"/>
          </w:tcPr>
          <w:p w14:paraId="4E2EA85C" w14:textId="0E4BCC88" w:rsidR="004A0993" w:rsidRPr="00BC6446" w:rsidRDefault="004A0993" w:rsidP="004A0993">
            <w:pPr>
              <w:pStyle w:val="Listoftraits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lastRenderedPageBreak/>
              <w:t>F6</w:t>
            </w:r>
            <w:r w:rsidRPr="00BC6446">
              <w:rPr>
                <w:rFonts w:ascii="Arial" w:hAnsi="Arial" w:cs="Arial"/>
                <w:szCs w:val="22"/>
              </w:rPr>
              <w:t>. Extract Rice Bran Oil</w:t>
            </w:r>
          </w:p>
        </w:tc>
        <w:tc>
          <w:tcPr>
            <w:tcW w:w="1955" w:type="dxa"/>
          </w:tcPr>
          <w:p w14:paraId="6EFDAF74" w14:textId="27FC3DFA" w:rsidR="004A0993" w:rsidRPr="00BC6446" w:rsidRDefault="004A0993" w:rsidP="004A0993">
            <w:pPr>
              <w:pStyle w:val="Listoftraits"/>
              <w:rPr>
                <w:rFonts w:ascii="Arial" w:hAnsi="Arial" w:cs="Arial"/>
                <w:szCs w:val="22"/>
              </w:rPr>
            </w:pPr>
          </w:p>
        </w:tc>
        <w:tc>
          <w:tcPr>
            <w:tcW w:w="1836" w:type="dxa"/>
          </w:tcPr>
          <w:p w14:paraId="1540F3C6" w14:textId="77777777" w:rsidR="004A0993" w:rsidRPr="00BC6446" w:rsidRDefault="004A0993" w:rsidP="004A0993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</w:p>
        </w:tc>
        <w:tc>
          <w:tcPr>
            <w:tcW w:w="2020" w:type="dxa"/>
          </w:tcPr>
          <w:p w14:paraId="77D4A581" w14:textId="77777777" w:rsidR="004A0993" w:rsidRPr="00BC6446" w:rsidRDefault="004A0993" w:rsidP="004A0993">
            <w:pPr>
              <w:pStyle w:val="Listoftraits"/>
              <w:rPr>
                <w:rFonts w:ascii="Arial" w:hAnsi="Arial" w:cs="Arial"/>
                <w:szCs w:val="22"/>
                <w:lang w:val="en-GB"/>
              </w:rPr>
            </w:pPr>
          </w:p>
        </w:tc>
        <w:tc>
          <w:tcPr>
            <w:tcW w:w="1872" w:type="dxa"/>
          </w:tcPr>
          <w:p w14:paraId="33DE3702" w14:textId="77777777" w:rsidR="004A0993" w:rsidRPr="00BC6446" w:rsidRDefault="004A0993" w:rsidP="004A0993">
            <w:pPr>
              <w:pStyle w:val="Listoftraits"/>
              <w:rPr>
                <w:rFonts w:ascii="Arial" w:hAnsi="Arial" w:cs="Arial"/>
                <w:szCs w:val="22"/>
                <w:lang w:val="de-DE"/>
              </w:rPr>
            </w:pPr>
          </w:p>
        </w:tc>
      </w:tr>
      <w:tr w:rsidR="004A0993" w:rsidRPr="00A9569B" w14:paraId="03DDF35B" w14:textId="77777777" w:rsidTr="007F2DFB">
        <w:trPr>
          <w:gridAfter w:val="1"/>
          <w:wAfter w:w="10" w:type="dxa"/>
          <w:trHeight w:val="458"/>
          <w:jc w:val="center"/>
        </w:trPr>
        <w:tc>
          <w:tcPr>
            <w:tcW w:w="9718" w:type="dxa"/>
            <w:gridSpan w:val="5"/>
          </w:tcPr>
          <w:p w14:paraId="7FAF51B1" w14:textId="53CF2382" w:rsidR="004A0993" w:rsidRPr="00BC6446" w:rsidRDefault="004A0993" w:rsidP="004A0993">
            <w:pPr>
              <w:pStyle w:val="BodyText"/>
              <w:numPr>
                <w:ilvl w:val="0"/>
                <w:numId w:val="23"/>
              </w:numPr>
              <w:ind w:right="173"/>
              <w:rPr>
                <w:rFonts w:ascii="Arial" w:hAnsi="Arial" w:cs="Arial"/>
                <w:b/>
                <w:bCs/>
                <w:sz w:val="22"/>
              </w:rPr>
            </w:pPr>
            <w:r w:rsidRPr="00BC6446">
              <w:rPr>
                <w:rFonts w:ascii="Arial" w:hAnsi="Arial" w:cs="Arial"/>
                <w:b/>
                <w:bCs/>
                <w:sz w:val="22"/>
              </w:rPr>
              <w:t>Troubleshoot Milling Machinery</w:t>
            </w:r>
          </w:p>
        </w:tc>
      </w:tr>
      <w:tr w:rsidR="004A0993" w:rsidRPr="00A9569B" w14:paraId="78264D65" w14:textId="77777777" w:rsidTr="007F2DFB">
        <w:trPr>
          <w:gridAfter w:val="1"/>
          <w:wAfter w:w="10" w:type="dxa"/>
          <w:jc w:val="center"/>
        </w:trPr>
        <w:tc>
          <w:tcPr>
            <w:tcW w:w="2035" w:type="dxa"/>
          </w:tcPr>
          <w:p w14:paraId="46152E1A" w14:textId="6AE653F2" w:rsidR="004A0993" w:rsidRPr="00BC6446" w:rsidRDefault="004A0993" w:rsidP="004A0993">
            <w:pPr>
              <w:rPr>
                <w:rFonts w:ascii="Arial" w:hAnsi="Arial" w:cs="Arial"/>
                <w:sz w:val="22"/>
                <w:szCs w:val="22"/>
              </w:rPr>
            </w:pPr>
            <w:r w:rsidRPr="00BC6446">
              <w:rPr>
                <w:rFonts w:ascii="Arial" w:hAnsi="Arial" w:cs="Arial"/>
                <w:sz w:val="22"/>
                <w:szCs w:val="22"/>
              </w:rPr>
              <w:t xml:space="preserve">G1. </w:t>
            </w:r>
            <w:r w:rsidRPr="00BC6446">
              <w:rPr>
                <w:rFonts w:ascii="Arial" w:hAnsi="Arial" w:cs="Arial"/>
                <w:bCs/>
                <w:sz w:val="22"/>
                <w:szCs w:val="22"/>
              </w:rPr>
              <w:t>D</w:t>
            </w:r>
            <w:r>
              <w:rPr>
                <w:rFonts w:ascii="Arial" w:hAnsi="Arial" w:cs="Arial"/>
                <w:bCs/>
                <w:sz w:val="22"/>
                <w:szCs w:val="22"/>
              </w:rPr>
              <w:t>etects</w:t>
            </w:r>
            <w:r w:rsidRPr="00BC6446">
              <w:rPr>
                <w:rFonts w:ascii="Arial" w:hAnsi="Arial" w:cs="Arial"/>
                <w:bCs/>
                <w:sz w:val="22"/>
                <w:szCs w:val="22"/>
              </w:rPr>
              <w:t xml:space="preserve"> Faults </w:t>
            </w:r>
            <w:r>
              <w:rPr>
                <w:rFonts w:ascii="Arial" w:hAnsi="Arial" w:cs="Arial"/>
                <w:bCs/>
                <w:sz w:val="22"/>
                <w:szCs w:val="22"/>
              </w:rPr>
              <w:t>for</w:t>
            </w:r>
            <w:r w:rsidRPr="00BC6446">
              <w:rPr>
                <w:rFonts w:ascii="Arial" w:hAnsi="Arial" w:cs="Arial"/>
                <w:bCs/>
                <w:sz w:val="22"/>
                <w:szCs w:val="22"/>
              </w:rPr>
              <w:t xml:space="preserve"> Malfunctioning</w:t>
            </w:r>
          </w:p>
        </w:tc>
        <w:tc>
          <w:tcPr>
            <w:tcW w:w="1955" w:type="dxa"/>
          </w:tcPr>
          <w:p w14:paraId="014600EE" w14:textId="72BFC8DF" w:rsidR="004A0993" w:rsidRPr="00BC6446" w:rsidRDefault="004A0993" w:rsidP="004A0993">
            <w:pPr>
              <w:rPr>
                <w:rFonts w:ascii="Arial" w:hAnsi="Arial" w:cs="Arial"/>
                <w:sz w:val="22"/>
                <w:szCs w:val="22"/>
              </w:rPr>
            </w:pPr>
            <w:r w:rsidRPr="00BC6446">
              <w:rPr>
                <w:rFonts w:ascii="Arial" w:hAnsi="Arial" w:cs="Arial"/>
                <w:sz w:val="22"/>
                <w:szCs w:val="22"/>
              </w:rPr>
              <w:t xml:space="preserve">G2. Adjust Equipment for Proper Operation </w:t>
            </w:r>
          </w:p>
          <w:p w14:paraId="35966DCB" w14:textId="3CD73CC2" w:rsidR="004A0993" w:rsidRPr="00BC6446" w:rsidRDefault="004A0993" w:rsidP="004A0993">
            <w:pPr>
              <w:pStyle w:val="Listoftraits"/>
              <w:rPr>
                <w:rFonts w:ascii="Arial" w:hAnsi="Arial" w:cs="Arial"/>
                <w:szCs w:val="22"/>
              </w:rPr>
            </w:pPr>
          </w:p>
        </w:tc>
        <w:tc>
          <w:tcPr>
            <w:tcW w:w="1836" w:type="dxa"/>
          </w:tcPr>
          <w:p w14:paraId="2842A908" w14:textId="746D1611" w:rsidR="004A0993" w:rsidRPr="00BC6446" w:rsidRDefault="004A0993" w:rsidP="004A0993">
            <w:pPr>
              <w:rPr>
                <w:rFonts w:ascii="Arial" w:hAnsi="Arial" w:cs="Arial"/>
                <w:sz w:val="22"/>
                <w:szCs w:val="22"/>
              </w:rPr>
            </w:pPr>
            <w:r w:rsidRPr="00BC6446">
              <w:rPr>
                <w:rFonts w:ascii="Arial" w:hAnsi="Arial" w:cs="Arial"/>
                <w:sz w:val="22"/>
                <w:szCs w:val="22"/>
              </w:rPr>
              <w:t xml:space="preserve">G3. Replace Worn or Damaged Components </w:t>
            </w:r>
          </w:p>
          <w:p w14:paraId="66FED01F" w14:textId="09A4B8A6" w:rsidR="004A0993" w:rsidRPr="00BC6446" w:rsidRDefault="004A0993" w:rsidP="004A0993">
            <w:pPr>
              <w:pStyle w:val="Listoftraits"/>
              <w:rPr>
                <w:rFonts w:ascii="Arial" w:hAnsi="Arial" w:cs="Arial"/>
                <w:szCs w:val="22"/>
              </w:rPr>
            </w:pPr>
          </w:p>
        </w:tc>
        <w:tc>
          <w:tcPr>
            <w:tcW w:w="2020" w:type="dxa"/>
          </w:tcPr>
          <w:p w14:paraId="0F4C7EBE" w14:textId="3C1D3EDD" w:rsidR="004A0993" w:rsidRPr="00BC6446" w:rsidRDefault="004A0993" w:rsidP="004A0993">
            <w:pPr>
              <w:rPr>
                <w:rFonts w:ascii="Arial" w:hAnsi="Arial" w:cs="Arial"/>
                <w:sz w:val="22"/>
                <w:szCs w:val="22"/>
              </w:rPr>
            </w:pPr>
            <w:r w:rsidRPr="00BC6446">
              <w:rPr>
                <w:rFonts w:ascii="Arial" w:hAnsi="Arial" w:cs="Arial"/>
                <w:sz w:val="22"/>
                <w:szCs w:val="22"/>
              </w:rPr>
              <w:t>G4. Verify Equipment Performance after Troubleshooting</w:t>
            </w:r>
          </w:p>
          <w:p w14:paraId="58832B1F" w14:textId="070A9D57" w:rsidR="004A0993" w:rsidRPr="00BC6446" w:rsidRDefault="004A0993" w:rsidP="004A0993">
            <w:pPr>
              <w:pStyle w:val="Listoftraits"/>
              <w:rPr>
                <w:rFonts w:ascii="Arial" w:hAnsi="Arial" w:cs="Arial"/>
                <w:szCs w:val="22"/>
              </w:rPr>
            </w:pPr>
          </w:p>
        </w:tc>
        <w:tc>
          <w:tcPr>
            <w:tcW w:w="1872" w:type="dxa"/>
          </w:tcPr>
          <w:p w14:paraId="3B1A39C0" w14:textId="4901756F" w:rsidR="004A0993" w:rsidRPr="00BC6446" w:rsidRDefault="004A0993" w:rsidP="004A0993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</w:p>
        </w:tc>
      </w:tr>
      <w:tr w:rsidR="004A0993" w:rsidRPr="00A9569B" w14:paraId="584CDBA5" w14:textId="77777777" w:rsidTr="007F2DFB">
        <w:trPr>
          <w:gridAfter w:val="1"/>
          <w:wAfter w:w="10" w:type="dxa"/>
          <w:jc w:val="center"/>
        </w:trPr>
        <w:tc>
          <w:tcPr>
            <w:tcW w:w="9718" w:type="dxa"/>
            <w:gridSpan w:val="5"/>
          </w:tcPr>
          <w:p w14:paraId="3FC73519" w14:textId="0537F56C" w:rsidR="004A0993" w:rsidRPr="00BC6446" w:rsidRDefault="004A0993" w:rsidP="004A0993">
            <w:pPr>
              <w:pStyle w:val="BodyText"/>
              <w:numPr>
                <w:ilvl w:val="0"/>
                <w:numId w:val="23"/>
              </w:numPr>
              <w:ind w:right="173"/>
              <w:rPr>
                <w:rFonts w:ascii="Arial" w:hAnsi="Arial" w:cs="Arial"/>
                <w:b/>
                <w:bCs/>
                <w:sz w:val="22"/>
              </w:rPr>
            </w:pPr>
            <w:r w:rsidRPr="00BC6446">
              <w:rPr>
                <w:rFonts w:ascii="Arial" w:hAnsi="Arial" w:cs="Arial"/>
                <w:b/>
                <w:bCs/>
                <w:sz w:val="22"/>
              </w:rPr>
              <w:t>Perform Packaging and Storage of Rice Products</w:t>
            </w:r>
          </w:p>
        </w:tc>
      </w:tr>
      <w:tr w:rsidR="004A0993" w:rsidRPr="00A9569B" w14:paraId="29069441" w14:textId="77777777" w:rsidTr="007F2DFB">
        <w:trPr>
          <w:gridAfter w:val="1"/>
          <w:wAfter w:w="10" w:type="dxa"/>
          <w:jc w:val="center"/>
        </w:trPr>
        <w:tc>
          <w:tcPr>
            <w:tcW w:w="2035" w:type="dxa"/>
            <w:vAlign w:val="center"/>
          </w:tcPr>
          <w:p w14:paraId="287A0F9F" w14:textId="1D0FE2B4" w:rsidR="004A0993" w:rsidRPr="00BC6446" w:rsidRDefault="004A0993" w:rsidP="004A0993">
            <w:pPr>
              <w:rPr>
                <w:rFonts w:ascii="Arial" w:hAnsi="Arial" w:cs="Arial"/>
                <w:sz w:val="22"/>
                <w:szCs w:val="22"/>
              </w:rPr>
            </w:pPr>
            <w:r w:rsidRPr="00BC6446">
              <w:rPr>
                <w:rFonts w:ascii="Arial" w:hAnsi="Arial" w:cs="Arial"/>
                <w:sz w:val="22"/>
                <w:szCs w:val="22"/>
              </w:rPr>
              <w:t>H1. Perform Packaging of Rice Products</w:t>
            </w:r>
          </w:p>
          <w:p w14:paraId="164FCC25" w14:textId="7AB50BCB" w:rsidR="004A0993" w:rsidRPr="00BC6446" w:rsidRDefault="004A0993" w:rsidP="004A0993">
            <w:pPr>
              <w:pStyle w:val="Listoftraits"/>
              <w:rPr>
                <w:rFonts w:ascii="Arial" w:hAnsi="Arial" w:cs="Arial"/>
                <w:szCs w:val="22"/>
              </w:rPr>
            </w:pPr>
          </w:p>
        </w:tc>
        <w:tc>
          <w:tcPr>
            <w:tcW w:w="1955" w:type="dxa"/>
            <w:vAlign w:val="center"/>
          </w:tcPr>
          <w:p w14:paraId="6DB61EA6" w14:textId="66135C82" w:rsidR="004A0993" w:rsidRPr="00BC6446" w:rsidRDefault="004A0993" w:rsidP="004A0993">
            <w:pPr>
              <w:rPr>
                <w:rFonts w:ascii="Arial" w:hAnsi="Arial" w:cs="Arial"/>
                <w:sz w:val="22"/>
                <w:szCs w:val="22"/>
              </w:rPr>
            </w:pPr>
            <w:r w:rsidRPr="00BC6446">
              <w:rPr>
                <w:rFonts w:ascii="Arial" w:hAnsi="Arial" w:cs="Arial"/>
                <w:sz w:val="22"/>
                <w:szCs w:val="22"/>
              </w:rPr>
              <w:t xml:space="preserve">H2. Label Product as per market requirement </w:t>
            </w:r>
          </w:p>
          <w:p w14:paraId="0E57676F" w14:textId="66573FF4" w:rsidR="004A0993" w:rsidRPr="00BC6446" w:rsidRDefault="004A0993" w:rsidP="004A0993">
            <w:pPr>
              <w:pStyle w:val="Listoftraits"/>
              <w:rPr>
                <w:rFonts w:ascii="Arial" w:hAnsi="Arial" w:cs="Arial"/>
                <w:szCs w:val="22"/>
              </w:rPr>
            </w:pPr>
          </w:p>
        </w:tc>
        <w:tc>
          <w:tcPr>
            <w:tcW w:w="1836" w:type="dxa"/>
          </w:tcPr>
          <w:p w14:paraId="7EC2C8FA" w14:textId="0C679C4D" w:rsidR="004A0993" w:rsidRPr="00BC6446" w:rsidRDefault="004A0993" w:rsidP="004A0993">
            <w:pPr>
              <w:rPr>
                <w:rFonts w:ascii="Arial" w:hAnsi="Arial" w:cs="Arial"/>
                <w:sz w:val="22"/>
                <w:szCs w:val="22"/>
              </w:rPr>
            </w:pPr>
            <w:r w:rsidRPr="00BC6446">
              <w:rPr>
                <w:rFonts w:ascii="Arial" w:hAnsi="Arial" w:cs="Arial"/>
                <w:sz w:val="22"/>
                <w:szCs w:val="22"/>
              </w:rPr>
              <w:t>H3. Maintain Storage Conditions for Rice Products</w:t>
            </w:r>
          </w:p>
          <w:p w14:paraId="4A27C572" w14:textId="5076819B" w:rsidR="004A0993" w:rsidRPr="00BC6446" w:rsidRDefault="004A0993" w:rsidP="004A0993">
            <w:pPr>
              <w:pStyle w:val="Listoftraits"/>
              <w:rPr>
                <w:rFonts w:ascii="Arial" w:hAnsi="Arial" w:cs="Arial"/>
                <w:szCs w:val="22"/>
              </w:rPr>
            </w:pPr>
          </w:p>
        </w:tc>
        <w:tc>
          <w:tcPr>
            <w:tcW w:w="2020" w:type="dxa"/>
          </w:tcPr>
          <w:p w14:paraId="11A516A2" w14:textId="7A16958A" w:rsidR="004A0993" w:rsidRPr="00BC6446" w:rsidRDefault="004A0993" w:rsidP="004A0993">
            <w:pPr>
              <w:rPr>
                <w:rFonts w:ascii="Arial" w:hAnsi="Arial" w:cs="Arial"/>
                <w:sz w:val="22"/>
                <w:szCs w:val="22"/>
              </w:rPr>
            </w:pPr>
            <w:r w:rsidRPr="00BC6446">
              <w:rPr>
                <w:rFonts w:ascii="Arial" w:hAnsi="Arial" w:cs="Arial"/>
                <w:sz w:val="22"/>
                <w:szCs w:val="22"/>
              </w:rPr>
              <w:t>H4. Maintain Compliance with Quality Standards</w:t>
            </w:r>
          </w:p>
          <w:p w14:paraId="72CE8220" w14:textId="54598249" w:rsidR="004A0993" w:rsidRPr="00BC6446" w:rsidRDefault="004A0993" w:rsidP="004A0993">
            <w:pPr>
              <w:pStyle w:val="Listoftraits"/>
              <w:rPr>
                <w:rFonts w:ascii="Arial" w:hAnsi="Arial" w:cs="Arial"/>
                <w:szCs w:val="22"/>
              </w:rPr>
            </w:pPr>
          </w:p>
        </w:tc>
        <w:tc>
          <w:tcPr>
            <w:tcW w:w="1872" w:type="dxa"/>
          </w:tcPr>
          <w:p w14:paraId="7762EC0D" w14:textId="0F20B10C" w:rsidR="004A0993" w:rsidRPr="00BC6446" w:rsidRDefault="004A0993" w:rsidP="004A0993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</w:p>
        </w:tc>
      </w:tr>
      <w:tr w:rsidR="004A0993" w:rsidRPr="00A9569B" w14:paraId="43CD834D" w14:textId="77777777" w:rsidTr="007F2DFB">
        <w:trPr>
          <w:gridAfter w:val="1"/>
          <w:wAfter w:w="10" w:type="dxa"/>
          <w:jc w:val="center"/>
        </w:trPr>
        <w:tc>
          <w:tcPr>
            <w:tcW w:w="9718" w:type="dxa"/>
            <w:gridSpan w:val="5"/>
          </w:tcPr>
          <w:p w14:paraId="2F3C9FDC" w14:textId="703D2CB5" w:rsidR="004A0993" w:rsidRPr="00BC6446" w:rsidRDefault="004A0993" w:rsidP="004A0993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  <w:r w:rsidRPr="00BC6446">
              <w:rPr>
                <w:rFonts w:ascii="Arial" w:hAnsi="Arial" w:cs="Arial"/>
                <w:b/>
                <w:bCs/>
                <w:sz w:val="22"/>
                <w:szCs w:val="22"/>
              </w:rPr>
              <w:t>On Job Training</w:t>
            </w:r>
          </w:p>
        </w:tc>
      </w:tr>
    </w:tbl>
    <w:p w14:paraId="7D0E0D30" w14:textId="77777777" w:rsidR="00774765" w:rsidRPr="00110D8E" w:rsidRDefault="00774765" w:rsidP="00774765">
      <w:pPr>
        <w:pStyle w:val="BodyText"/>
        <w:ind w:left="1050"/>
        <w:rPr>
          <w:rFonts w:ascii="Arial" w:hAnsi="Arial" w:cs="Arial"/>
          <w:sz w:val="22"/>
        </w:rPr>
      </w:pPr>
    </w:p>
    <w:p w14:paraId="2457533D" w14:textId="77777777" w:rsidR="00774765" w:rsidRDefault="00774765">
      <w:pPr>
        <w:jc w:val="center"/>
        <w:rPr>
          <w:rFonts w:asciiTheme="minorBidi" w:hAnsiTheme="minorBidi" w:cstheme="minorBidi"/>
          <w:sz w:val="28"/>
          <w:szCs w:val="28"/>
        </w:rPr>
      </w:pPr>
    </w:p>
    <w:p w14:paraId="1E5C9ED0" w14:textId="77777777" w:rsidR="00774765" w:rsidRDefault="00774765">
      <w:pPr>
        <w:jc w:val="center"/>
        <w:rPr>
          <w:rFonts w:asciiTheme="minorBidi" w:hAnsiTheme="minorBidi" w:cstheme="minorBidi"/>
          <w:sz w:val="28"/>
          <w:szCs w:val="28"/>
        </w:rPr>
      </w:pPr>
    </w:p>
    <w:p w14:paraId="161D4651" w14:textId="77777777" w:rsidR="00774765" w:rsidRDefault="00774765">
      <w:pPr>
        <w:jc w:val="center"/>
        <w:rPr>
          <w:rFonts w:asciiTheme="minorBidi" w:hAnsiTheme="minorBidi" w:cstheme="minorBidi"/>
          <w:sz w:val="28"/>
          <w:szCs w:val="28"/>
        </w:rPr>
      </w:pPr>
    </w:p>
    <w:p w14:paraId="5877AE82" w14:textId="77777777" w:rsidR="00774765" w:rsidRDefault="00774765">
      <w:pPr>
        <w:jc w:val="center"/>
        <w:rPr>
          <w:rFonts w:asciiTheme="minorBidi" w:hAnsiTheme="minorBidi" w:cstheme="minorBidi"/>
          <w:sz w:val="28"/>
          <w:szCs w:val="28"/>
        </w:rPr>
      </w:pPr>
    </w:p>
    <w:p w14:paraId="689CFD08" w14:textId="77777777" w:rsidR="00774765" w:rsidRDefault="00774765">
      <w:pPr>
        <w:jc w:val="center"/>
        <w:rPr>
          <w:rFonts w:asciiTheme="minorBidi" w:hAnsiTheme="minorBidi" w:cstheme="minorBidi"/>
          <w:sz w:val="28"/>
          <w:szCs w:val="28"/>
        </w:rPr>
      </w:pPr>
    </w:p>
    <w:p w14:paraId="555363D1" w14:textId="77777777" w:rsidR="00774765" w:rsidRDefault="00774765">
      <w:pPr>
        <w:jc w:val="center"/>
        <w:rPr>
          <w:rFonts w:asciiTheme="minorBidi" w:hAnsiTheme="minorBidi" w:cstheme="minorBidi"/>
          <w:sz w:val="28"/>
          <w:szCs w:val="28"/>
        </w:rPr>
      </w:pPr>
    </w:p>
    <w:p w14:paraId="73167728" w14:textId="77777777" w:rsidR="00774765" w:rsidRPr="00780629" w:rsidRDefault="00774765">
      <w:pPr>
        <w:jc w:val="center"/>
        <w:rPr>
          <w:rFonts w:asciiTheme="minorBidi" w:hAnsiTheme="minorBidi" w:cstheme="minorBidi"/>
          <w:sz w:val="28"/>
          <w:szCs w:val="28"/>
        </w:rPr>
      </w:pPr>
    </w:p>
    <w:sectPr w:rsidR="00774765" w:rsidRPr="00780629" w:rsidSect="00AC644C">
      <w:footerReference w:type="default" r:id="rId9"/>
      <w:footerReference w:type="first" r:id="rId10"/>
      <w:pgSz w:w="11909" w:h="16834"/>
      <w:pgMar w:top="1152" w:right="1019" w:bottom="1152" w:left="1152" w:header="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7F492" w14:textId="77777777" w:rsidR="00AA2139" w:rsidRDefault="00AA2139" w:rsidP="00294AA6">
      <w:r>
        <w:separator/>
      </w:r>
    </w:p>
  </w:endnote>
  <w:endnote w:type="continuationSeparator" w:id="0">
    <w:p w14:paraId="3A14FA12" w14:textId="77777777" w:rsidR="00AA2139" w:rsidRDefault="00AA2139" w:rsidP="00294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uhaus Hv BT">
    <w:altName w:val="Gabriola"/>
    <w:charset w:val="00"/>
    <w:family w:val="decorative"/>
    <w:pitch w:val="default"/>
    <w:sig w:usb0="00000000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BBFD7" w14:textId="48660F0A" w:rsidR="00C17722" w:rsidRPr="004F0864" w:rsidRDefault="00C17722">
    <w:pPr>
      <w:pStyle w:val="Footer"/>
    </w:pPr>
    <w:r w:rsidRPr="004F0864">
      <w:rPr>
        <w:rFonts w:asciiTheme="minorBidi" w:hAnsiTheme="minorBidi"/>
      </w:rPr>
      <w:t xml:space="preserve">OP </w:t>
    </w:r>
    <w:r w:rsidR="00FB59C1">
      <w:rPr>
        <w:rFonts w:asciiTheme="minorBidi" w:hAnsiTheme="minorBidi"/>
      </w:rPr>
      <w:t xml:space="preserve">Rice </w:t>
    </w:r>
    <w:r w:rsidR="00BC6446">
      <w:rPr>
        <w:rFonts w:asciiTheme="minorBidi" w:hAnsiTheme="minorBidi"/>
      </w:rPr>
      <w:t xml:space="preserve">Milling </w:t>
    </w:r>
    <w:r w:rsidR="00FB59C1">
      <w:rPr>
        <w:rFonts w:asciiTheme="minorBidi" w:hAnsiTheme="minorBidi"/>
      </w:rPr>
      <w:t>and Processing</w:t>
    </w:r>
    <w:r w:rsidR="009D3F61">
      <w:rPr>
        <w:rFonts w:asciiTheme="minorBidi" w:hAnsiTheme="minorBidi"/>
      </w:rPr>
      <w:t xml:space="preserve"> Technician</w:t>
    </w:r>
    <w:r w:rsidR="00FB59C1">
      <w:rPr>
        <w:rFonts w:asciiTheme="minorBidi" w:hAnsiTheme="minorBidi"/>
      </w:rPr>
      <w:t xml:space="preserve"> L</w:t>
    </w:r>
    <w:r w:rsidR="00BC6446">
      <w:rPr>
        <w:rFonts w:asciiTheme="minorBidi" w:hAnsiTheme="minorBidi"/>
      </w:rPr>
      <w:t>3</w:t>
    </w:r>
  </w:p>
  <w:p w14:paraId="047163A5" w14:textId="77777777" w:rsidR="00C17722" w:rsidRDefault="00C177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B0555" w14:textId="3F624153" w:rsidR="00C17722" w:rsidRPr="004F0864" w:rsidRDefault="00C17722" w:rsidP="00C17722">
    <w:pPr>
      <w:pStyle w:val="Footer"/>
      <w:tabs>
        <w:tab w:val="left" w:pos="4320"/>
      </w:tabs>
      <w:rPr>
        <w:rFonts w:ascii="Arial" w:hAnsi="Arial" w:cs="Arial"/>
        <w:sz w:val="16"/>
      </w:rPr>
    </w:pPr>
    <w:r w:rsidRPr="004F0864">
      <w:rPr>
        <w:rFonts w:asciiTheme="minorBidi" w:hAnsiTheme="minorBidi"/>
      </w:rPr>
      <w:t xml:space="preserve">OP </w:t>
    </w:r>
    <w:r w:rsidR="00FB59C1">
      <w:rPr>
        <w:rFonts w:asciiTheme="minorBidi" w:hAnsiTheme="minorBidi"/>
      </w:rPr>
      <w:t xml:space="preserve">Rice </w:t>
    </w:r>
    <w:r w:rsidR="00921669">
      <w:rPr>
        <w:rFonts w:asciiTheme="minorBidi" w:hAnsiTheme="minorBidi"/>
      </w:rPr>
      <w:t>Milling</w:t>
    </w:r>
    <w:r w:rsidR="00FB59C1">
      <w:rPr>
        <w:rFonts w:asciiTheme="minorBidi" w:hAnsiTheme="minorBidi"/>
      </w:rPr>
      <w:t xml:space="preserve"> and Processing </w:t>
    </w:r>
    <w:r w:rsidR="009D3F61">
      <w:rPr>
        <w:rFonts w:asciiTheme="minorBidi" w:hAnsiTheme="minorBidi"/>
      </w:rPr>
      <w:t>Technician</w:t>
    </w:r>
    <w:r w:rsidR="00921669">
      <w:rPr>
        <w:rFonts w:asciiTheme="minorBidi" w:hAnsiTheme="minorBidi"/>
      </w:rPr>
      <w:t xml:space="preserve"> </w:t>
    </w:r>
    <w:r w:rsidR="00FB59C1">
      <w:rPr>
        <w:rFonts w:asciiTheme="minorBidi" w:hAnsiTheme="minorBidi"/>
      </w:rPr>
      <w:t>L</w:t>
    </w:r>
    <w:r w:rsidR="00921669">
      <w:rPr>
        <w:rFonts w:asciiTheme="minorBidi" w:hAnsiTheme="minorBidi"/>
      </w:rPr>
      <w:t>3</w:t>
    </w:r>
  </w:p>
  <w:p w14:paraId="4EB163E5" w14:textId="0DC866AC" w:rsidR="00C17722" w:rsidRDefault="00C17722">
    <w:pPr>
      <w:pStyle w:val="Footer"/>
    </w:pPr>
  </w:p>
  <w:p w14:paraId="46AF5089" w14:textId="77777777" w:rsidR="00C17722" w:rsidRDefault="00C177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141C43" w14:textId="77777777" w:rsidR="00AA2139" w:rsidRDefault="00AA2139" w:rsidP="00294AA6">
      <w:r>
        <w:separator/>
      </w:r>
    </w:p>
  </w:footnote>
  <w:footnote w:type="continuationSeparator" w:id="0">
    <w:p w14:paraId="1C64BE5E" w14:textId="77777777" w:rsidR="00AA2139" w:rsidRDefault="00AA2139" w:rsidP="00294A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55E47"/>
    <w:multiLevelType w:val="multilevel"/>
    <w:tmpl w:val="AF34E85E"/>
    <w:lvl w:ilvl="0">
      <w:start w:val="1"/>
      <w:numFmt w:val="decimal"/>
      <w:lvlText w:val="%1."/>
      <w:lvlJc w:val="left"/>
      <w:pPr>
        <w:ind w:left="630" w:hanging="360"/>
      </w:pPr>
      <w:rPr>
        <w:rFonts w:ascii="Arial" w:hAnsi="Arial" w:cs="Arial" w:hint="default"/>
        <w:b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3DD5A82"/>
    <w:multiLevelType w:val="multilevel"/>
    <w:tmpl w:val="C2444FF8"/>
    <w:lvl w:ilvl="0">
      <w:start w:val="1"/>
      <w:numFmt w:val="decimal"/>
      <w:lvlText w:val="%1."/>
      <w:lvlJc w:val="left"/>
      <w:pPr>
        <w:ind w:left="63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7295E3B"/>
    <w:multiLevelType w:val="hybridMultilevel"/>
    <w:tmpl w:val="978E9422"/>
    <w:lvl w:ilvl="0" w:tplc="6D9ECFD4">
      <w:start w:val="1"/>
      <w:numFmt w:val="decimal"/>
      <w:lvlText w:val="%1."/>
      <w:lvlJc w:val="left"/>
      <w:pPr>
        <w:ind w:left="360" w:hanging="360"/>
      </w:pPr>
    </w:lvl>
    <w:lvl w:ilvl="1" w:tplc="20000019">
      <w:start w:val="1"/>
      <w:numFmt w:val="lowerLetter"/>
      <w:lvlText w:val="%2."/>
      <w:lvlJc w:val="left"/>
      <w:pPr>
        <w:ind w:left="1080" w:hanging="360"/>
      </w:pPr>
    </w:lvl>
    <w:lvl w:ilvl="2" w:tplc="2000001B">
      <w:start w:val="1"/>
      <w:numFmt w:val="lowerRoman"/>
      <w:lvlText w:val="%3."/>
      <w:lvlJc w:val="right"/>
      <w:pPr>
        <w:ind w:left="1800" w:hanging="180"/>
      </w:pPr>
    </w:lvl>
    <w:lvl w:ilvl="3" w:tplc="2000000F">
      <w:start w:val="1"/>
      <w:numFmt w:val="decimal"/>
      <w:lvlText w:val="%4."/>
      <w:lvlJc w:val="left"/>
      <w:pPr>
        <w:ind w:left="2520" w:hanging="360"/>
      </w:pPr>
    </w:lvl>
    <w:lvl w:ilvl="4" w:tplc="20000019">
      <w:start w:val="1"/>
      <w:numFmt w:val="lowerLetter"/>
      <w:lvlText w:val="%5."/>
      <w:lvlJc w:val="left"/>
      <w:pPr>
        <w:ind w:left="3240" w:hanging="360"/>
      </w:pPr>
    </w:lvl>
    <w:lvl w:ilvl="5" w:tplc="2000001B">
      <w:start w:val="1"/>
      <w:numFmt w:val="lowerRoman"/>
      <w:lvlText w:val="%6."/>
      <w:lvlJc w:val="right"/>
      <w:pPr>
        <w:ind w:left="3960" w:hanging="180"/>
      </w:pPr>
    </w:lvl>
    <w:lvl w:ilvl="6" w:tplc="2000000F">
      <w:start w:val="1"/>
      <w:numFmt w:val="decimal"/>
      <w:lvlText w:val="%7."/>
      <w:lvlJc w:val="left"/>
      <w:pPr>
        <w:ind w:left="4680" w:hanging="360"/>
      </w:pPr>
    </w:lvl>
    <w:lvl w:ilvl="7" w:tplc="20000019">
      <w:start w:val="1"/>
      <w:numFmt w:val="lowerLetter"/>
      <w:lvlText w:val="%8."/>
      <w:lvlJc w:val="left"/>
      <w:pPr>
        <w:ind w:left="5400" w:hanging="360"/>
      </w:pPr>
    </w:lvl>
    <w:lvl w:ilvl="8" w:tplc="2000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770BCF"/>
    <w:multiLevelType w:val="multilevel"/>
    <w:tmpl w:val="6A5EFBC8"/>
    <w:lvl w:ilvl="0">
      <w:start w:val="8"/>
      <w:numFmt w:val="decimal"/>
      <w:lvlText w:val="%1."/>
      <w:lvlJc w:val="left"/>
      <w:pPr>
        <w:ind w:left="63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350" w:hanging="360"/>
      </w:pPr>
    </w:lvl>
    <w:lvl w:ilvl="2" w:tentative="1">
      <w:start w:val="1"/>
      <w:numFmt w:val="lowerRoman"/>
      <w:lvlText w:val="%3."/>
      <w:lvlJc w:val="right"/>
      <w:pPr>
        <w:ind w:left="2070" w:hanging="180"/>
      </w:pPr>
    </w:lvl>
    <w:lvl w:ilvl="3" w:tentative="1">
      <w:start w:val="1"/>
      <w:numFmt w:val="decimal"/>
      <w:lvlText w:val="%4."/>
      <w:lvlJc w:val="left"/>
      <w:pPr>
        <w:ind w:left="2790" w:hanging="360"/>
      </w:pPr>
    </w:lvl>
    <w:lvl w:ilvl="4" w:tentative="1">
      <w:start w:val="1"/>
      <w:numFmt w:val="lowerLetter"/>
      <w:lvlText w:val="%5."/>
      <w:lvlJc w:val="left"/>
      <w:pPr>
        <w:ind w:left="3510" w:hanging="360"/>
      </w:pPr>
    </w:lvl>
    <w:lvl w:ilvl="5" w:tentative="1">
      <w:start w:val="1"/>
      <w:numFmt w:val="lowerRoman"/>
      <w:lvlText w:val="%6."/>
      <w:lvlJc w:val="right"/>
      <w:pPr>
        <w:ind w:left="4230" w:hanging="180"/>
      </w:pPr>
    </w:lvl>
    <w:lvl w:ilvl="6" w:tentative="1">
      <w:start w:val="1"/>
      <w:numFmt w:val="decimal"/>
      <w:lvlText w:val="%7."/>
      <w:lvlJc w:val="left"/>
      <w:pPr>
        <w:ind w:left="4950" w:hanging="360"/>
      </w:pPr>
    </w:lvl>
    <w:lvl w:ilvl="7" w:tentative="1">
      <w:start w:val="1"/>
      <w:numFmt w:val="lowerLetter"/>
      <w:lvlText w:val="%8."/>
      <w:lvlJc w:val="left"/>
      <w:pPr>
        <w:ind w:left="5670" w:hanging="360"/>
      </w:pPr>
    </w:lvl>
    <w:lvl w:ilvl="8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5" w15:restartNumberingAfterBreak="0">
    <w:nsid w:val="12811011"/>
    <w:multiLevelType w:val="multilevel"/>
    <w:tmpl w:val="DD7C8F54"/>
    <w:lvl w:ilvl="0">
      <w:start w:val="1"/>
      <w:numFmt w:val="decimal"/>
      <w:lvlText w:val="%1."/>
      <w:lvlJc w:val="left"/>
      <w:pPr>
        <w:ind w:left="11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00" w:hanging="1800"/>
      </w:pPr>
      <w:rPr>
        <w:rFonts w:hint="default"/>
      </w:rPr>
    </w:lvl>
  </w:abstractNum>
  <w:abstractNum w:abstractNumId="6" w15:restartNumberingAfterBreak="0">
    <w:nsid w:val="19DB26FF"/>
    <w:multiLevelType w:val="multilevel"/>
    <w:tmpl w:val="88F6AAD8"/>
    <w:lvl w:ilvl="0">
      <w:start w:val="1"/>
      <w:numFmt w:val="decimal"/>
      <w:lvlText w:val="%1."/>
      <w:lvlJc w:val="left"/>
      <w:pPr>
        <w:ind w:left="63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1F106FE4"/>
    <w:multiLevelType w:val="multilevel"/>
    <w:tmpl w:val="1F106FE4"/>
    <w:lvl w:ilvl="0">
      <w:start w:val="1"/>
      <w:numFmt w:val="decimal"/>
      <w:pStyle w:val="Taskstyle"/>
      <w:lvlText w:val="B%1"/>
      <w:lvlJc w:val="left"/>
      <w:pPr>
        <w:tabs>
          <w:tab w:val="left" w:pos="450"/>
        </w:tabs>
        <w:ind w:left="9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sz w:val="18"/>
        <w:vertAlign w:val="baseline"/>
      </w:r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left" w:pos="1170"/>
        </w:tabs>
        <w:ind w:left="90" w:firstLine="0"/>
      </w:pPr>
      <w:rPr>
        <w:rFonts w:hint="default"/>
      </w:rPr>
    </w:lvl>
    <w:lvl w:ilvl="2">
      <w:start w:val="1"/>
      <w:numFmt w:val="lowerLetter"/>
      <w:pStyle w:val="Heading3"/>
      <w:lvlText w:val="(%3)"/>
      <w:lvlJc w:val="left"/>
      <w:pPr>
        <w:tabs>
          <w:tab w:val="left" w:pos="810"/>
        </w:tabs>
        <w:ind w:left="810" w:hanging="432"/>
      </w:pPr>
      <w:rPr>
        <w:rFonts w:hint="default"/>
      </w:rPr>
    </w:lvl>
    <w:lvl w:ilvl="3">
      <w:start w:val="1"/>
      <w:numFmt w:val="lowerRoman"/>
      <w:pStyle w:val="Heading4"/>
      <w:lvlText w:val="(%4)"/>
      <w:lvlJc w:val="right"/>
      <w:pPr>
        <w:tabs>
          <w:tab w:val="left" w:pos="954"/>
        </w:tabs>
        <w:ind w:left="954" w:hanging="144"/>
      </w:pPr>
      <w:rPr>
        <w:rFonts w:hint="default"/>
      </w:rPr>
    </w:lvl>
    <w:lvl w:ilvl="4">
      <w:start w:val="1"/>
      <w:numFmt w:val="decimal"/>
      <w:pStyle w:val="Heading5"/>
      <w:lvlText w:val="%5)"/>
      <w:lvlJc w:val="left"/>
      <w:pPr>
        <w:tabs>
          <w:tab w:val="left" w:pos="1098"/>
        </w:tabs>
        <w:ind w:left="1098" w:hanging="432"/>
      </w:pPr>
      <w:rPr>
        <w:rFonts w:hint="default"/>
      </w:rPr>
    </w:lvl>
    <w:lvl w:ilvl="5">
      <w:start w:val="1"/>
      <w:numFmt w:val="lowerLetter"/>
      <w:pStyle w:val="Heading6"/>
      <w:lvlText w:val="%6)"/>
      <w:lvlJc w:val="left"/>
      <w:pPr>
        <w:tabs>
          <w:tab w:val="left" w:pos="1242"/>
        </w:tabs>
        <w:ind w:left="1242" w:hanging="432"/>
      </w:pPr>
      <w:rPr>
        <w:rFonts w:hint="default"/>
      </w:rPr>
    </w:lvl>
    <w:lvl w:ilvl="6">
      <w:start w:val="1"/>
      <w:numFmt w:val="lowerRoman"/>
      <w:pStyle w:val="Heading7"/>
      <w:lvlText w:val="%7)"/>
      <w:lvlJc w:val="right"/>
      <w:pPr>
        <w:tabs>
          <w:tab w:val="left" w:pos="1386"/>
        </w:tabs>
        <w:ind w:left="1386" w:hanging="288"/>
      </w:pPr>
      <w:rPr>
        <w:rFonts w:hint="default"/>
      </w:rPr>
    </w:lvl>
    <w:lvl w:ilvl="7">
      <w:start w:val="1"/>
      <w:numFmt w:val="lowerLetter"/>
      <w:pStyle w:val="Heading8"/>
      <w:lvlText w:val="%8."/>
      <w:lvlJc w:val="left"/>
      <w:pPr>
        <w:tabs>
          <w:tab w:val="left" w:pos="1530"/>
        </w:tabs>
        <w:ind w:left="1530" w:hanging="432"/>
      </w:pPr>
      <w:rPr>
        <w:rFonts w:hint="default"/>
      </w:rPr>
    </w:lvl>
    <w:lvl w:ilvl="8">
      <w:start w:val="1"/>
      <w:numFmt w:val="lowerRoman"/>
      <w:pStyle w:val="Heading9"/>
      <w:lvlText w:val="%9."/>
      <w:lvlJc w:val="right"/>
      <w:pPr>
        <w:tabs>
          <w:tab w:val="left" w:pos="1674"/>
        </w:tabs>
        <w:ind w:left="1674" w:hanging="144"/>
      </w:pPr>
      <w:rPr>
        <w:rFonts w:hint="default"/>
      </w:rPr>
    </w:lvl>
  </w:abstractNum>
  <w:abstractNum w:abstractNumId="8" w15:restartNumberingAfterBreak="0">
    <w:nsid w:val="21FF7973"/>
    <w:multiLevelType w:val="multilevel"/>
    <w:tmpl w:val="577E1026"/>
    <w:lvl w:ilvl="0">
      <w:start w:val="8"/>
      <w:numFmt w:val="decimal"/>
      <w:lvlText w:val="%1."/>
      <w:lvlJc w:val="left"/>
      <w:pPr>
        <w:ind w:left="630" w:hanging="360"/>
      </w:pPr>
      <w:rPr>
        <w:rFonts w:hint="default"/>
        <w:color w:val="auto"/>
      </w:rPr>
    </w:lvl>
    <w:lvl w:ilvl="1" w:tentative="1">
      <w:start w:val="1"/>
      <w:numFmt w:val="lowerLetter"/>
      <w:lvlText w:val="%2."/>
      <w:lvlJc w:val="left"/>
      <w:pPr>
        <w:ind w:left="1350" w:hanging="360"/>
      </w:pPr>
    </w:lvl>
    <w:lvl w:ilvl="2" w:tentative="1">
      <w:start w:val="1"/>
      <w:numFmt w:val="lowerRoman"/>
      <w:lvlText w:val="%3."/>
      <w:lvlJc w:val="right"/>
      <w:pPr>
        <w:ind w:left="2070" w:hanging="180"/>
      </w:pPr>
    </w:lvl>
    <w:lvl w:ilvl="3" w:tentative="1">
      <w:start w:val="1"/>
      <w:numFmt w:val="decimal"/>
      <w:lvlText w:val="%4."/>
      <w:lvlJc w:val="left"/>
      <w:pPr>
        <w:ind w:left="2790" w:hanging="360"/>
      </w:pPr>
    </w:lvl>
    <w:lvl w:ilvl="4" w:tentative="1">
      <w:start w:val="1"/>
      <w:numFmt w:val="lowerLetter"/>
      <w:lvlText w:val="%5."/>
      <w:lvlJc w:val="left"/>
      <w:pPr>
        <w:ind w:left="3510" w:hanging="360"/>
      </w:pPr>
    </w:lvl>
    <w:lvl w:ilvl="5" w:tentative="1">
      <w:start w:val="1"/>
      <w:numFmt w:val="lowerRoman"/>
      <w:lvlText w:val="%6."/>
      <w:lvlJc w:val="right"/>
      <w:pPr>
        <w:ind w:left="4230" w:hanging="180"/>
      </w:pPr>
    </w:lvl>
    <w:lvl w:ilvl="6" w:tentative="1">
      <w:start w:val="1"/>
      <w:numFmt w:val="decimal"/>
      <w:lvlText w:val="%7."/>
      <w:lvlJc w:val="left"/>
      <w:pPr>
        <w:ind w:left="4950" w:hanging="360"/>
      </w:pPr>
    </w:lvl>
    <w:lvl w:ilvl="7" w:tentative="1">
      <w:start w:val="1"/>
      <w:numFmt w:val="lowerLetter"/>
      <w:lvlText w:val="%8."/>
      <w:lvlJc w:val="left"/>
      <w:pPr>
        <w:ind w:left="5670" w:hanging="360"/>
      </w:pPr>
    </w:lvl>
    <w:lvl w:ilvl="8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 w15:restartNumberingAfterBreak="0">
    <w:nsid w:val="24917E70"/>
    <w:multiLevelType w:val="multilevel"/>
    <w:tmpl w:val="9C6EB8A0"/>
    <w:lvl w:ilvl="0">
      <w:start w:val="8"/>
      <w:numFmt w:val="decimal"/>
      <w:lvlText w:val="%1."/>
      <w:lvlJc w:val="left"/>
      <w:pPr>
        <w:ind w:left="63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27011C7A"/>
    <w:multiLevelType w:val="multilevel"/>
    <w:tmpl w:val="17CEB304"/>
    <w:lvl w:ilvl="0">
      <w:start w:val="9"/>
      <w:numFmt w:val="decimal"/>
      <w:lvlText w:val="%1."/>
      <w:lvlJc w:val="left"/>
      <w:pPr>
        <w:ind w:left="630" w:hanging="360"/>
      </w:pPr>
      <w:rPr>
        <w:rFonts w:ascii="Arial" w:hAnsi="Arial" w:cs="Arial" w:hint="default"/>
        <w:b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2A3434D8"/>
    <w:multiLevelType w:val="multilevel"/>
    <w:tmpl w:val="C2444FF8"/>
    <w:lvl w:ilvl="0">
      <w:start w:val="1"/>
      <w:numFmt w:val="decimal"/>
      <w:lvlText w:val="%1."/>
      <w:lvlJc w:val="left"/>
      <w:pPr>
        <w:ind w:left="63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2F157ADE"/>
    <w:multiLevelType w:val="multilevel"/>
    <w:tmpl w:val="C2444FF8"/>
    <w:lvl w:ilvl="0">
      <w:start w:val="1"/>
      <w:numFmt w:val="decimal"/>
      <w:lvlText w:val="%1."/>
      <w:lvlJc w:val="left"/>
      <w:pPr>
        <w:ind w:left="63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30987F6C"/>
    <w:multiLevelType w:val="hybridMultilevel"/>
    <w:tmpl w:val="6A5EFBC8"/>
    <w:lvl w:ilvl="0" w:tplc="17547680">
      <w:start w:val="8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 w15:restartNumberingAfterBreak="0">
    <w:nsid w:val="32FC2297"/>
    <w:multiLevelType w:val="hybridMultilevel"/>
    <w:tmpl w:val="D618E104"/>
    <w:lvl w:ilvl="0" w:tplc="07A8FAF2">
      <w:start w:val="1"/>
      <w:numFmt w:val="decimal"/>
      <w:lvlText w:val="A%1."/>
      <w:lvlJc w:val="left"/>
      <w:pPr>
        <w:ind w:left="360" w:hanging="360"/>
      </w:pPr>
      <w:rPr>
        <w:rFonts w:hint="default"/>
        <w:b w:val="0"/>
        <w:bCs/>
        <w:color w:val="auto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B3100E4"/>
    <w:multiLevelType w:val="hybridMultilevel"/>
    <w:tmpl w:val="08724D9A"/>
    <w:lvl w:ilvl="0" w:tplc="C3307DFA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DC74A5F"/>
    <w:multiLevelType w:val="multilevel"/>
    <w:tmpl w:val="6A5EFBC8"/>
    <w:lvl w:ilvl="0">
      <w:start w:val="8"/>
      <w:numFmt w:val="decimal"/>
      <w:lvlText w:val="%1."/>
      <w:lvlJc w:val="left"/>
      <w:pPr>
        <w:ind w:left="63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350" w:hanging="360"/>
      </w:pPr>
    </w:lvl>
    <w:lvl w:ilvl="2" w:tentative="1">
      <w:start w:val="1"/>
      <w:numFmt w:val="lowerRoman"/>
      <w:lvlText w:val="%3."/>
      <w:lvlJc w:val="right"/>
      <w:pPr>
        <w:ind w:left="2070" w:hanging="180"/>
      </w:pPr>
    </w:lvl>
    <w:lvl w:ilvl="3" w:tentative="1">
      <w:start w:val="1"/>
      <w:numFmt w:val="decimal"/>
      <w:lvlText w:val="%4."/>
      <w:lvlJc w:val="left"/>
      <w:pPr>
        <w:ind w:left="2790" w:hanging="360"/>
      </w:pPr>
    </w:lvl>
    <w:lvl w:ilvl="4" w:tentative="1">
      <w:start w:val="1"/>
      <w:numFmt w:val="lowerLetter"/>
      <w:lvlText w:val="%5."/>
      <w:lvlJc w:val="left"/>
      <w:pPr>
        <w:ind w:left="3510" w:hanging="360"/>
      </w:pPr>
    </w:lvl>
    <w:lvl w:ilvl="5" w:tentative="1">
      <w:start w:val="1"/>
      <w:numFmt w:val="lowerRoman"/>
      <w:lvlText w:val="%6."/>
      <w:lvlJc w:val="right"/>
      <w:pPr>
        <w:ind w:left="4230" w:hanging="180"/>
      </w:pPr>
    </w:lvl>
    <w:lvl w:ilvl="6" w:tentative="1">
      <w:start w:val="1"/>
      <w:numFmt w:val="decimal"/>
      <w:lvlText w:val="%7."/>
      <w:lvlJc w:val="left"/>
      <w:pPr>
        <w:ind w:left="4950" w:hanging="360"/>
      </w:pPr>
    </w:lvl>
    <w:lvl w:ilvl="7" w:tentative="1">
      <w:start w:val="1"/>
      <w:numFmt w:val="lowerLetter"/>
      <w:lvlText w:val="%8."/>
      <w:lvlJc w:val="left"/>
      <w:pPr>
        <w:ind w:left="5670" w:hanging="360"/>
      </w:pPr>
    </w:lvl>
    <w:lvl w:ilvl="8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7" w15:restartNumberingAfterBreak="0">
    <w:nsid w:val="46FE3ACE"/>
    <w:multiLevelType w:val="multilevel"/>
    <w:tmpl w:val="4DBC8CBA"/>
    <w:styleLink w:val="WWNum13"/>
    <w:lvl w:ilvl="0"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  <w:b w:val="0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4EEA2D16"/>
    <w:multiLevelType w:val="multilevel"/>
    <w:tmpl w:val="C2444FF8"/>
    <w:lvl w:ilvl="0">
      <w:start w:val="1"/>
      <w:numFmt w:val="decimal"/>
      <w:lvlText w:val="%1."/>
      <w:lvlJc w:val="left"/>
      <w:pPr>
        <w:ind w:left="63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55D47D1A"/>
    <w:multiLevelType w:val="multilevel"/>
    <w:tmpl w:val="B958E4BC"/>
    <w:lvl w:ilvl="0">
      <w:start w:val="9"/>
      <w:numFmt w:val="decimal"/>
      <w:lvlText w:val="%1."/>
      <w:lvlJc w:val="left"/>
      <w:pPr>
        <w:ind w:left="63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55DD5735"/>
    <w:multiLevelType w:val="multilevel"/>
    <w:tmpl w:val="C2444FF8"/>
    <w:lvl w:ilvl="0">
      <w:start w:val="1"/>
      <w:numFmt w:val="decimal"/>
      <w:lvlText w:val="%1."/>
      <w:lvlJc w:val="left"/>
      <w:pPr>
        <w:ind w:left="63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5B661894"/>
    <w:multiLevelType w:val="hybridMultilevel"/>
    <w:tmpl w:val="D3E0B408"/>
    <w:lvl w:ilvl="0" w:tplc="05D64C7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E40429"/>
    <w:multiLevelType w:val="multilevel"/>
    <w:tmpl w:val="341EBA44"/>
    <w:styleLink w:val="WWNum2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b w:val="0"/>
        <w:bCs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F90BB2"/>
    <w:multiLevelType w:val="multilevel"/>
    <w:tmpl w:val="C2444FF8"/>
    <w:lvl w:ilvl="0">
      <w:start w:val="1"/>
      <w:numFmt w:val="decimal"/>
      <w:lvlText w:val="%1."/>
      <w:lvlJc w:val="left"/>
      <w:pPr>
        <w:ind w:left="63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7A1D7B27"/>
    <w:multiLevelType w:val="hybridMultilevel"/>
    <w:tmpl w:val="C8BC8AF0"/>
    <w:lvl w:ilvl="0" w:tplc="C2BC3998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B1F19F4"/>
    <w:multiLevelType w:val="hybridMultilevel"/>
    <w:tmpl w:val="52B2DCE8"/>
    <w:lvl w:ilvl="0" w:tplc="746A62EC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CF6B0B"/>
    <w:multiLevelType w:val="multilevel"/>
    <w:tmpl w:val="C2444FF8"/>
    <w:lvl w:ilvl="0">
      <w:start w:val="1"/>
      <w:numFmt w:val="decimal"/>
      <w:lvlText w:val="%1."/>
      <w:lvlJc w:val="left"/>
      <w:pPr>
        <w:ind w:left="63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775368724">
    <w:abstractNumId w:val="7"/>
  </w:num>
  <w:num w:numId="2" w16cid:durableId="70544364">
    <w:abstractNumId w:val="18"/>
  </w:num>
  <w:num w:numId="3" w16cid:durableId="107746137">
    <w:abstractNumId w:val="17"/>
  </w:num>
  <w:num w:numId="4" w16cid:durableId="388770819">
    <w:abstractNumId w:val="22"/>
  </w:num>
  <w:num w:numId="5" w16cid:durableId="1616670337">
    <w:abstractNumId w:val="0"/>
  </w:num>
  <w:num w:numId="6" w16cid:durableId="856163751">
    <w:abstractNumId w:val="6"/>
  </w:num>
  <w:num w:numId="7" w16cid:durableId="567233561">
    <w:abstractNumId w:val="19"/>
  </w:num>
  <w:num w:numId="8" w16cid:durableId="831993858">
    <w:abstractNumId w:val="10"/>
  </w:num>
  <w:num w:numId="9" w16cid:durableId="1833713413">
    <w:abstractNumId w:val="23"/>
  </w:num>
  <w:num w:numId="10" w16cid:durableId="1204827080">
    <w:abstractNumId w:val="9"/>
  </w:num>
  <w:num w:numId="11" w16cid:durableId="1815097399">
    <w:abstractNumId w:val="15"/>
  </w:num>
  <w:num w:numId="12" w16cid:durableId="1006522084">
    <w:abstractNumId w:val="25"/>
  </w:num>
  <w:num w:numId="13" w16cid:durableId="155453610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96573539">
    <w:abstractNumId w:val="20"/>
  </w:num>
  <w:num w:numId="15" w16cid:durableId="2023775503">
    <w:abstractNumId w:val="26"/>
  </w:num>
  <w:num w:numId="16" w16cid:durableId="863441567">
    <w:abstractNumId w:val="11"/>
  </w:num>
  <w:num w:numId="17" w16cid:durableId="1045179204">
    <w:abstractNumId w:val="1"/>
  </w:num>
  <w:num w:numId="18" w16cid:durableId="778644610">
    <w:abstractNumId w:val="12"/>
  </w:num>
  <w:num w:numId="19" w16cid:durableId="2066025458">
    <w:abstractNumId w:val="13"/>
  </w:num>
  <w:num w:numId="20" w16cid:durableId="1684165209">
    <w:abstractNumId w:val="3"/>
  </w:num>
  <w:num w:numId="21" w16cid:durableId="1735467574">
    <w:abstractNumId w:val="16"/>
  </w:num>
  <w:num w:numId="22" w16cid:durableId="443036568">
    <w:abstractNumId w:val="8"/>
  </w:num>
  <w:num w:numId="23" w16cid:durableId="1583101933">
    <w:abstractNumId w:val="24"/>
  </w:num>
  <w:num w:numId="24" w16cid:durableId="495390122">
    <w:abstractNumId w:val="5"/>
  </w:num>
  <w:num w:numId="25" w16cid:durableId="1851022224">
    <w:abstractNumId w:val="4"/>
  </w:num>
  <w:num w:numId="26" w16cid:durableId="871260799">
    <w:abstractNumId w:val="21"/>
  </w:num>
  <w:num w:numId="27" w16cid:durableId="1054088501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attachedTemplate r:id="rId1"/>
  <w:defaultTabStop w:val="288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CAA"/>
    <w:rsid w:val="00000B23"/>
    <w:rsid w:val="00001511"/>
    <w:rsid w:val="00002E76"/>
    <w:rsid w:val="00003199"/>
    <w:rsid w:val="000036A7"/>
    <w:rsid w:val="00003CFA"/>
    <w:rsid w:val="00004E98"/>
    <w:rsid w:val="000117F1"/>
    <w:rsid w:val="00013289"/>
    <w:rsid w:val="00013726"/>
    <w:rsid w:val="00014457"/>
    <w:rsid w:val="0001446C"/>
    <w:rsid w:val="000149A1"/>
    <w:rsid w:val="00014B89"/>
    <w:rsid w:val="00016153"/>
    <w:rsid w:val="00017D8B"/>
    <w:rsid w:val="00022FC2"/>
    <w:rsid w:val="0002354A"/>
    <w:rsid w:val="00023689"/>
    <w:rsid w:val="00024D5B"/>
    <w:rsid w:val="000256D9"/>
    <w:rsid w:val="00025B85"/>
    <w:rsid w:val="000266A8"/>
    <w:rsid w:val="00026826"/>
    <w:rsid w:val="0002688C"/>
    <w:rsid w:val="000275DD"/>
    <w:rsid w:val="00030CD7"/>
    <w:rsid w:val="000315DD"/>
    <w:rsid w:val="00036ADA"/>
    <w:rsid w:val="0003705F"/>
    <w:rsid w:val="0004133C"/>
    <w:rsid w:val="0004307A"/>
    <w:rsid w:val="00043243"/>
    <w:rsid w:val="000448A6"/>
    <w:rsid w:val="00044F65"/>
    <w:rsid w:val="00045147"/>
    <w:rsid w:val="000451EB"/>
    <w:rsid w:val="00046B4E"/>
    <w:rsid w:val="00050AB3"/>
    <w:rsid w:val="000539E8"/>
    <w:rsid w:val="000543B7"/>
    <w:rsid w:val="00056774"/>
    <w:rsid w:val="000617F6"/>
    <w:rsid w:val="00061E33"/>
    <w:rsid w:val="00062717"/>
    <w:rsid w:val="000664CB"/>
    <w:rsid w:val="000710D8"/>
    <w:rsid w:val="000721BA"/>
    <w:rsid w:val="00074184"/>
    <w:rsid w:val="00076F9D"/>
    <w:rsid w:val="00077CBF"/>
    <w:rsid w:val="0008144C"/>
    <w:rsid w:val="00082011"/>
    <w:rsid w:val="00082BDD"/>
    <w:rsid w:val="000835E9"/>
    <w:rsid w:val="000849AC"/>
    <w:rsid w:val="00086FE4"/>
    <w:rsid w:val="0008761C"/>
    <w:rsid w:val="00087D84"/>
    <w:rsid w:val="0009069E"/>
    <w:rsid w:val="00092140"/>
    <w:rsid w:val="00094589"/>
    <w:rsid w:val="00094DF6"/>
    <w:rsid w:val="00095B18"/>
    <w:rsid w:val="00096860"/>
    <w:rsid w:val="00096BE0"/>
    <w:rsid w:val="00097F0F"/>
    <w:rsid w:val="000A43C7"/>
    <w:rsid w:val="000A5540"/>
    <w:rsid w:val="000A6515"/>
    <w:rsid w:val="000A6A9D"/>
    <w:rsid w:val="000A7D0A"/>
    <w:rsid w:val="000B12B1"/>
    <w:rsid w:val="000B3BE2"/>
    <w:rsid w:val="000B40F6"/>
    <w:rsid w:val="000B6192"/>
    <w:rsid w:val="000B6FEB"/>
    <w:rsid w:val="000B7764"/>
    <w:rsid w:val="000C09F4"/>
    <w:rsid w:val="000C0EED"/>
    <w:rsid w:val="000C367B"/>
    <w:rsid w:val="000C5460"/>
    <w:rsid w:val="000C7429"/>
    <w:rsid w:val="000C7CB9"/>
    <w:rsid w:val="000D0244"/>
    <w:rsid w:val="000D1905"/>
    <w:rsid w:val="000D1AD1"/>
    <w:rsid w:val="000D24CF"/>
    <w:rsid w:val="000D25A0"/>
    <w:rsid w:val="000D48EF"/>
    <w:rsid w:val="000D4F62"/>
    <w:rsid w:val="000D62B9"/>
    <w:rsid w:val="000D76AE"/>
    <w:rsid w:val="000E095C"/>
    <w:rsid w:val="000E0F84"/>
    <w:rsid w:val="000E2B77"/>
    <w:rsid w:val="000E4A63"/>
    <w:rsid w:val="000E5654"/>
    <w:rsid w:val="000E5A48"/>
    <w:rsid w:val="000E5A7A"/>
    <w:rsid w:val="000E631C"/>
    <w:rsid w:val="000E7A99"/>
    <w:rsid w:val="000F18D2"/>
    <w:rsid w:val="001010AE"/>
    <w:rsid w:val="00102A47"/>
    <w:rsid w:val="0010301C"/>
    <w:rsid w:val="00105AF5"/>
    <w:rsid w:val="001107F0"/>
    <w:rsid w:val="00110D8E"/>
    <w:rsid w:val="00111850"/>
    <w:rsid w:val="001143C3"/>
    <w:rsid w:val="001156CF"/>
    <w:rsid w:val="0012087A"/>
    <w:rsid w:val="0012305B"/>
    <w:rsid w:val="00125543"/>
    <w:rsid w:val="00127129"/>
    <w:rsid w:val="00127256"/>
    <w:rsid w:val="00130281"/>
    <w:rsid w:val="00130AD7"/>
    <w:rsid w:val="00131683"/>
    <w:rsid w:val="00132BBB"/>
    <w:rsid w:val="00132CE8"/>
    <w:rsid w:val="00132DA9"/>
    <w:rsid w:val="00134D61"/>
    <w:rsid w:val="001362AB"/>
    <w:rsid w:val="001367C6"/>
    <w:rsid w:val="001372DC"/>
    <w:rsid w:val="00141FD3"/>
    <w:rsid w:val="00144FFB"/>
    <w:rsid w:val="00145DB5"/>
    <w:rsid w:val="00147A6D"/>
    <w:rsid w:val="001507C7"/>
    <w:rsid w:val="001511FC"/>
    <w:rsid w:val="00155408"/>
    <w:rsid w:val="001567FA"/>
    <w:rsid w:val="00160CB6"/>
    <w:rsid w:val="00161A84"/>
    <w:rsid w:val="00162557"/>
    <w:rsid w:val="001638C4"/>
    <w:rsid w:val="00166FAB"/>
    <w:rsid w:val="001714EE"/>
    <w:rsid w:val="00171CDA"/>
    <w:rsid w:val="001735D9"/>
    <w:rsid w:val="00174155"/>
    <w:rsid w:val="00174669"/>
    <w:rsid w:val="00180039"/>
    <w:rsid w:val="001801BF"/>
    <w:rsid w:val="001806CC"/>
    <w:rsid w:val="0018154B"/>
    <w:rsid w:val="00182AC2"/>
    <w:rsid w:val="00183F61"/>
    <w:rsid w:val="001846E1"/>
    <w:rsid w:val="0018588D"/>
    <w:rsid w:val="00186EE9"/>
    <w:rsid w:val="00190EED"/>
    <w:rsid w:val="00191F85"/>
    <w:rsid w:val="00192310"/>
    <w:rsid w:val="00195603"/>
    <w:rsid w:val="00196DAC"/>
    <w:rsid w:val="0019778B"/>
    <w:rsid w:val="001A0316"/>
    <w:rsid w:val="001A2A55"/>
    <w:rsid w:val="001A55B4"/>
    <w:rsid w:val="001A63CA"/>
    <w:rsid w:val="001A6F8D"/>
    <w:rsid w:val="001B0B28"/>
    <w:rsid w:val="001B0E65"/>
    <w:rsid w:val="001B3635"/>
    <w:rsid w:val="001B3B40"/>
    <w:rsid w:val="001B6946"/>
    <w:rsid w:val="001B6CDC"/>
    <w:rsid w:val="001B6E19"/>
    <w:rsid w:val="001C0910"/>
    <w:rsid w:val="001C2C20"/>
    <w:rsid w:val="001C6292"/>
    <w:rsid w:val="001C6BCA"/>
    <w:rsid w:val="001C79E9"/>
    <w:rsid w:val="001C7A8B"/>
    <w:rsid w:val="001D20A2"/>
    <w:rsid w:val="001D2C7E"/>
    <w:rsid w:val="001D3085"/>
    <w:rsid w:val="001D3F7B"/>
    <w:rsid w:val="001D4BA2"/>
    <w:rsid w:val="001D6D99"/>
    <w:rsid w:val="001D7A7F"/>
    <w:rsid w:val="001E26A8"/>
    <w:rsid w:val="001E4DCA"/>
    <w:rsid w:val="001E67B9"/>
    <w:rsid w:val="001E7EC8"/>
    <w:rsid w:val="001F1A90"/>
    <w:rsid w:val="001F2E6C"/>
    <w:rsid w:val="001F342F"/>
    <w:rsid w:val="001F3D54"/>
    <w:rsid w:val="001F5112"/>
    <w:rsid w:val="001F5B1C"/>
    <w:rsid w:val="001F6A97"/>
    <w:rsid w:val="00204138"/>
    <w:rsid w:val="002051B8"/>
    <w:rsid w:val="002057D6"/>
    <w:rsid w:val="00205B9F"/>
    <w:rsid w:val="002061F5"/>
    <w:rsid w:val="00206626"/>
    <w:rsid w:val="00206AE7"/>
    <w:rsid w:val="002070E8"/>
    <w:rsid w:val="00207BFF"/>
    <w:rsid w:val="00210429"/>
    <w:rsid w:val="00210501"/>
    <w:rsid w:val="00212F3D"/>
    <w:rsid w:val="002143D8"/>
    <w:rsid w:val="00214C06"/>
    <w:rsid w:val="0021516B"/>
    <w:rsid w:val="00215175"/>
    <w:rsid w:val="0021585D"/>
    <w:rsid w:val="002207B8"/>
    <w:rsid w:val="00220966"/>
    <w:rsid w:val="00220B84"/>
    <w:rsid w:val="00225358"/>
    <w:rsid w:val="00225DD0"/>
    <w:rsid w:val="00227526"/>
    <w:rsid w:val="002322AD"/>
    <w:rsid w:val="00233338"/>
    <w:rsid w:val="0023345E"/>
    <w:rsid w:val="002338EA"/>
    <w:rsid w:val="002339B2"/>
    <w:rsid w:val="00234F5F"/>
    <w:rsid w:val="002353E5"/>
    <w:rsid w:val="0023550A"/>
    <w:rsid w:val="00236452"/>
    <w:rsid w:val="00236BF9"/>
    <w:rsid w:val="00236E1D"/>
    <w:rsid w:val="00237072"/>
    <w:rsid w:val="00237358"/>
    <w:rsid w:val="00237753"/>
    <w:rsid w:val="00240CA3"/>
    <w:rsid w:val="00244E87"/>
    <w:rsid w:val="00247644"/>
    <w:rsid w:val="00250685"/>
    <w:rsid w:val="00250D7B"/>
    <w:rsid w:val="0025137E"/>
    <w:rsid w:val="00251FC7"/>
    <w:rsid w:val="00255AAA"/>
    <w:rsid w:val="00260C68"/>
    <w:rsid w:val="00262E66"/>
    <w:rsid w:val="002639C1"/>
    <w:rsid w:val="0026498E"/>
    <w:rsid w:val="002674BE"/>
    <w:rsid w:val="00267C25"/>
    <w:rsid w:val="00272341"/>
    <w:rsid w:val="0027234D"/>
    <w:rsid w:val="00276209"/>
    <w:rsid w:val="00280906"/>
    <w:rsid w:val="002816B4"/>
    <w:rsid w:val="002825DB"/>
    <w:rsid w:val="00282C10"/>
    <w:rsid w:val="002839E1"/>
    <w:rsid w:val="00287E48"/>
    <w:rsid w:val="00290304"/>
    <w:rsid w:val="002940BA"/>
    <w:rsid w:val="002940EC"/>
    <w:rsid w:val="00294AA6"/>
    <w:rsid w:val="00295F92"/>
    <w:rsid w:val="00296417"/>
    <w:rsid w:val="0029647D"/>
    <w:rsid w:val="0029680F"/>
    <w:rsid w:val="0029720B"/>
    <w:rsid w:val="00297C6B"/>
    <w:rsid w:val="002A00E7"/>
    <w:rsid w:val="002A1386"/>
    <w:rsid w:val="002A26A5"/>
    <w:rsid w:val="002A78CE"/>
    <w:rsid w:val="002B0862"/>
    <w:rsid w:val="002B1300"/>
    <w:rsid w:val="002B1E09"/>
    <w:rsid w:val="002B4F02"/>
    <w:rsid w:val="002B5FB7"/>
    <w:rsid w:val="002B6201"/>
    <w:rsid w:val="002B6509"/>
    <w:rsid w:val="002B6606"/>
    <w:rsid w:val="002C64FC"/>
    <w:rsid w:val="002C6871"/>
    <w:rsid w:val="002C71CE"/>
    <w:rsid w:val="002C727B"/>
    <w:rsid w:val="002D29C9"/>
    <w:rsid w:val="002D30A1"/>
    <w:rsid w:val="002D3A70"/>
    <w:rsid w:val="002D5030"/>
    <w:rsid w:val="002E0996"/>
    <w:rsid w:val="002E14E2"/>
    <w:rsid w:val="002E320F"/>
    <w:rsid w:val="002E78E3"/>
    <w:rsid w:val="002E7D12"/>
    <w:rsid w:val="002F0BDB"/>
    <w:rsid w:val="002F0C58"/>
    <w:rsid w:val="002F31DF"/>
    <w:rsid w:val="002F3473"/>
    <w:rsid w:val="002F52A3"/>
    <w:rsid w:val="002F5B06"/>
    <w:rsid w:val="002F6261"/>
    <w:rsid w:val="002F658E"/>
    <w:rsid w:val="002F6E08"/>
    <w:rsid w:val="002F72A2"/>
    <w:rsid w:val="00300D91"/>
    <w:rsid w:val="003012BF"/>
    <w:rsid w:val="00301377"/>
    <w:rsid w:val="003023F2"/>
    <w:rsid w:val="003032CA"/>
    <w:rsid w:val="00304530"/>
    <w:rsid w:val="00305604"/>
    <w:rsid w:val="0030578C"/>
    <w:rsid w:val="00306480"/>
    <w:rsid w:val="00307431"/>
    <w:rsid w:val="00307878"/>
    <w:rsid w:val="003126E4"/>
    <w:rsid w:val="003142E6"/>
    <w:rsid w:val="00314887"/>
    <w:rsid w:val="00317EA0"/>
    <w:rsid w:val="00321010"/>
    <w:rsid w:val="00322B9E"/>
    <w:rsid w:val="0032307D"/>
    <w:rsid w:val="00323BD2"/>
    <w:rsid w:val="0032508D"/>
    <w:rsid w:val="00326662"/>
    <w:rsid w:val="003274EF"/>
    <w:rsid w:val="00327E0B"/>
    <w:rsid w:val="003306FC"/>
    <w:rsid w:val="00331BC7"/>
    <w:rsid w:val="00331FF0"/>
    <w:rsid w:val="003338E4"/>
    <w:rsid w:val="00336381"/>
    <w:rsid w:val="00336430"/>
    <w:rsid w:val="00336713"/>
    <w:rsid w:val="00337239"/>
    <w:rsid w:val="003372CE"/>
    <w:rsid w:val="003374C7"/>
    <w:rsid w:val="00345BB7"/>
    <w:rsid w:val="0034725D"/>
    <w:rsid w:val="00347275"/>
    <w:rsid w:val="003502C6"/>
    <w:rsid w:val="00350A90"/>
    <w:rsid w:val="0035134A"/>
    <w:rsid w:val="00351FEC"/>
    <w:rsid w:val="003523AB"/>
    <w:rsid w:val="00352C5C"/>
    <w:rsid w:val="00356080"/>
    <w:rsid w:val="003561A3"/>
    <w:rsid w:val="003576B0"/>
    <w:rsid w:val="00362343"/>
    <w:rsid w:val="00363646"/>
    <w:rsid w:val="00363DD0"/>
    <w:rsid w:val="003647CD"/>
    <w:rsid w:val="003648E2"/>
    <w:rsid w:val="00365A97"/>
    <w:rsid w:val="00365C6B"/>
    <w:rsid w:val="0037155B"/>
    <w:rsid w:val="0037309F"/>
    <w:rsid w:val="00373366"/>
    <w:rsid w:val="00373738"/>
    <w:rsid w:val="00373CB6"/>
    <w:rsid w:val="0037462B"/>
    <w:rsid w:val="00374A67"/>
    <w:rsid w:val="00380538"/>
    <w:rsid w:val="0038211B"/>
    <w:rsid w:val="00384C52"/>
    <w:rsid w:val="0038591E"/>
    <w:rsid w:val="003866EC"/>
    <w:rsid w:val="00390002"/>
    <w:rsid w:val="0039004F"/>
    <w:rsid w:val="003905FA"/>
    <w:rsid w:val="003915D1"/>
    <w:rsid w:val="00393F55"/>
    <w:rsid w:val="00394006"/>
    <w:rsid w:val="003A00AA"/>
    <w:rsid w:val="003A1784"/>
    <w:rsid w:val="003A2B8C"/>
    <w:rsid w:val="003A3726"/>
    <w:rsid w:val="003B0CDA"/>
    <w:rsid w:val="003B1EAF"/>
    <w:rsid w:val="003B203B"/>
    <w:rsid w:val="003B4400"/>
    <w:rsid w:val="003B531F"/>
    <w:rsid w:val="003B558A"/>
    <w:rsid w:val="003B5641"/>
    <w:rsid w:val="003B5C8F"/>
    <w:rsid w:val="003B6682"/>
    <w:rsid w:val="003B6BB5"/>
    <w:rsid w:val="003B71E5"/>
    <w:rsid w:val="003C3182"/>
    <w:rsid w:val="003C446C"/>
    <w:rsid w:val="003C59D2"/>
    <w:rsid w:val="003C64D6"/>
    <w:rsid w:val="003C69CA"/>
    <w:rsid w:val="003D14F4"/>
    <w:rsid w:val="003D27F0"/>
    <w:rsid w:val="003D46DD"/>
    <w:rsid w:val="003D4E29"/>
    <w:rsid w:val="003D78DC"/>
    <w:rsid w:val="003E0B62"/>
    <w:rsid w:val="003E2B91"/>
    <w:rsid w:val="003E3D15"/>
    <w:rsid w:val="003E4A30"/>
    <w:rsid w:val="003E5107"/>
    <w:rsid w:val="003E63BB"/>
    <w:rsid w:val="003E76B1"/>
    <w:rsid w:val="003F0924"/>
    <w:rsid w:val="003F2B51"/>
    <w:rsid w:val="003F2FE6"/>
    <w:rsid w:val="003F4ED0"/>
    <w:rsid w:val="003F6E54"/>
    <w:rsid w:val="003F6E6D"/>
    <w:rsid w:val="004017C2"/>
    <w:rsid w:val="0040283D"/>
    <w:rsid w:val="00402C88"/>
    <w:rsid w:val="00402CBF"/>
    <w:rsid w:val="004032E2"/>
    <w:rsid w:val="004049A1"/>
    <w:rsid w:val="00405561"/>
    <w:rsid w:val="00406D05"/>
    <w:rsid w:val="00411376"/>
    <w:rsid w:val="004117C4"/>
    <w:rsid w:val="00412150"/>
    <w:rsid w:val="004125EF"/>
    <w:rsid w:val="00412DC7"/>
    <w:rsid w:val="00414A59"/>
    <w:rsid w:val="00414FA2"/>
    <w:rsid w:val="00415AB5"/>
    <w:rsid w:val="00416861"/>
    <w:rsid w:val="00416DB3"/>
    <w:rsid w:val="00416DD7"/>
    <w:rsid w:val="00417B4D"/>
    <w:rsid w:val="004219A1"/>
    <w:rsid w:val="004224C2"/>
    <w:rsid w:val="004229FE"/>
    <w:rsid w:val="00422FE3"/>
    <w:rsid w:val="00424D7A"/>
    <w:rsid w:val="0042633B"/>
    <w:rsid w:val="00432ED5"/>
    <w:rsid w:val="0043382B"/>
    <w:rsid w:val="00434055"/>
    <w:rsid w:val="00434894"/>
    <w:rsid w:val="00434AD9"/>
    <w:rsid w:val="00434E55"/>
    <w:rsid w:val="004403DF"/>
    <w:rsid w:val="004416AC"/>
    <w:rsid w:val="00442B03"/>
    <w:rsid w:val="004462B5"/>
    <w:rsid w:val="00446B70"/>
    <w:rsid w:val="004478C1"/>
    <w:rsid w:val="004500EA"/>
    <w:rsid w:val="00452C28"/>
    <w:rsid w:val="00453BD0"/>
    <w:rsid w:val="00454270"/>
    <w:rsid w:val="00455103"/>
    <w:rsid w:val="0045587A"/>
    <w:rsid w:val="00457BF7"/>
    <w:rsid w:val="00460C8A"/>
    <w:rsid w:val="004616B3"/>
    <w:rsid w:val="00463284"/>
    <w:rsid w:val="00466A86"/>
    <w:rsid w:val="004706FF"/>
    <w:rsid w:val="004720A2"/>
    <w:rsid w:val="0047219D"/>
    <w:rsid w:val="00475007"/>
    <w:rsid w:val="00482015"/>
    <w:rsid w:val="004826D4"/>
    <w:rsid w:val="00484AAB"/>
    <w:rsid w:val="00484D97"/>
    <w:rsid w:val="00485899"/>
    <w:rsid w:val="0048639C"/>
    <w:rsid w:val="004864E2"/>
    <w:rsid w:val="004867F6"/>
    <w:rsid w:val="004916C4"/>
    <w:rsid w:val="00491CFE"/>
    <w:rsid w:val="0049287E"/>
    <w:rsid w:val="00494838"/>
    <w:rsid w:val="004965BD"/>
    <w:rsid w:val="00497853"/>
    <w:rsid w:val="004A060B"/>
    <w:rsid w:val="004A0993"/>
    <w:rsid w:val="004A21F0"/>
    <w:rsid w:val="004A2EE5"/>
    <w:rsid w:val="004A6DE0"/>
    <w:rsid w:val="004B0191"/>
    <w:rsid w:val="004B09CF"/>
    <w:rsid w:val="004B3713"/>
    <w:rsid w:val="004B4089"/>
    <w:rsid w:val="004B4D0B"/>
    <w:rsid w:val="004B6EC6"/>
    <w:rsid w:val="004C06EE"/>
    <w:rsid w:val="004C0FBF"/>
    <w:rsid w:val="004C20F6"/>
    <w:rsid w:val="004C22C2"/>
    <w:rsid w:val="004C6F3B"/>
    <w:rsid w:val="004C7109"/>
    <w:rsid w:val="004D0DDF"/>
    <w:rsid w:val="004D1A77"/>
    <w:rsid w:val="004D33E4"/>
    <w:rsid w:val="004D3C18"/>
    <w:rsid w:val="004D413C"/>
    <w:rsid w:val="004D6027"/>
    <w:rsid w:val="004D6C71"/>
    <w:rsid w:val="004D7023"/>
    <w:rsid w:val="004D735D"/>
    <w:rsid w:val="004D7D85"/>
    <w:rsid w:val="004E3BC4"/>
    <w:rsid w:val="004E6B63"/>
    <w:rsid w:val="004E7DB5"/>
    <w:rsid w:val="004F00E0"/>
    <w:rsid w:val="004F0864"/>
    <w:rsid w:val="004F1B82"/>
    <w:rsid w:val="004F468F"/>
    <w:rsid w:val="004F4CA4"/>
    <w:rsid w:val="004F4FCC"/>
    <w:rsid w:val="004F5979"/>
    <w:rsid w:val="004F64C8"/>
    <w:rsid w:val="00500A96"/>
    <w:rsid w:val="00500C0F"/>
    <w:rsid w:val="005023ED"/>
    <w:rsid w:val="00502861"/>
    <w:rsid w:val="00502EF1"/>
    <w:rsid w:val="005036E1"/>
    <w:rsid w:val="005043C9"/>
    <w:rsid w:val="0050591A"/>
    <w:rsid w:val="00507F92"/>
    <w:rsid w:val="00511703"/>
    <w:rsid w:val="00514AA4"/>
    <w:rsid w:val="00517508"/>
    <w:rsid w:val="00517F58"/>
    <w:rsid w:val="005206EF"/>
    <w:rsid w:val="00521E55"/>
    <w:rsid w:val="005226EE"/>
    <w:rsid w:val="0052392F"/>
    <w:rsid w:val="005241BA"/>
    <w:rsid w:val="00524464"/>
    <w:rsid w:val="00524DAA"/>
    <w:rsid w:val="00525E20"/>
    <w:rsid w:val="00527F80"/>
    <w:rsid w:val="0053223D"/>
    <w:rsid w:val="00533FE3"/>
    <w:rsid w:val="00535947"/>
    <w:rsid w:val="005372EF"/>
    <w:rsid w:val="00537743"/>
    <w:rsid w:val="00537D42"/>
    <w:rsid w:val="005409FA"/>
    <w:rsid w:val="00541B77"/>
    <w:rsid w:val="00542DC8"/>
    <w:rsid w:val="00543F87"/>
    <w:rsid w:val="0054460B"/>
    <w:rsid w:val="005446FA"/>
    <w:rsid w:val="0054656E"/>
    <w:rsid w:val="00551C67"/>
    <w:rsid w:val="005535EA"/>
    <w:rsid w:val="0055599B"/>
    <w:rsid w:val="00555B05"/>
    <w:rsid w:val="00556417"/>
    <w:rsid w:val="00562442"/>
    <w:rsid w:val="0056349D"/>
    <w:rsid w:val="0056487C"/>
    <w:rsid w:val="00564D2D"/>
    <w:rsid w:val="005653FC"/>
    <w:rsid w:val="00565530"/>
    <w:rsid w:val="00565848"/>
    <w:rsid w:val="00567AE0"/>
    <w:rsid w:val="00567BB2"/>
    <w:rsid w:val="00570DA5"/>
    <w:rsid w:val="00570FF3"/>
    <w:rsid w:val="005710EE"/>
    <w:rsid w:val="00571D86"/>
    <w:rsid w:val="00572F11"/>
    <w:rsid w:val="005738D5"/>
    <w:rsid w:val="0057401C"/>
    <w:rsid w:val="00574375"/>
    <w:rsid w:val="00576574"/>
    <w:rsid w:val="005777E0"/>
    <w:rsid w:val="005818F5"/>
    <w:rsid w:val="00582FED"/>
    <w:rsid w:val="00584258"/>
    <w:rsid w:val="00584A20"/>
    <w:rsid w:val="00584AB8"/>
    <w:rsid w:val="0058566B"/>
    <w:rsid w:val="005869CE"/>
    <w:rsid w:val="00590032"/>
    <w:rsid w:val="00591012"/>
    <w:rsid w:val="00591A5F"/>
    <w:rsid w:val="005922CA"/>
    <w:rsid w:val="00592DA3"/>
    <w:rsid w:val="005930BD"/>
    <w:rsid w:val="00593FBB"/>
    <w:rsid w:val="005948B2"/>
    <w:rsid w:val="005A0B2B"/>
    <w:rsid w:val="005A2B95"/>
    <w:rsid w:val="005A3A6C"/>
    <w:rsid w:val="005A4D30"/>
    <w:rsid w:val="005A4E4A"/>
    <w:rsid w:val="005B107E"/>
    <w:rsid w:val="005B10C5"/>
    <w:rsid w:val="005B19B2"/>
    <w:rsid w:val="005B2B50"/>
    <w:rsid w:val="005B42AC"/>
    <w:rsid w:val="005B479B"/>
    <w:rsid w:val="005B5852"/>
    <w:rsid w:val="005B73A2"/>
    <w:rsid w:val="005C4C2E"/>
    <w:rsid w:val="005C5C7D"/>
    <w:rsid w:val="005D0B90"/>
    <w:rsid w:val="005D1680"/>
    <w:rsid w:val="005D1CD6"/>
    <w:rsid w:val="005D38B0"/>
    <w:rsid w:val="005D59E3"/>
    <w:rsid w:val="005D5CA2"/>
    <w:rsid w:val="005D7E91"/>
    <w:rsid w:val="005E007F"/>
    <w:rsid w:val="005E2798"/>
    <w:rsid w:val="005E551C"/>
    <w:rsid w:val="005E7346"/>
    <w:rsid w:val="005E7D28"/>
    <w:rsid w:val="005F1255"/>
    <w:rsid w:val="005F1E4A"/>
    <w:rsid w:val="005F3E5C"/>
    <w:rsid w:val="005F4D6A"/>
    <w:rsid w:val="005F66AF"/>
    <w:rsid w:val="005F7F05"/>
    <w:rsid w:val="00600EC3"/>
    <w:rsid w:val="0060156B"/>
    <w:rsid w:val="00602A8E"/>
    <w:rsid w:val="00602AF6"/>
    <w:rsid w:val="00610859"/>
    <w:rsid w:val="00611D08"/>
    <w:rsid w:val="00611D38"/>
    <w:rsid w:val="006122DF"/>
    <w:rsid w:val="00615856"/>
    <w:rsid w:val="006158CD"/>
    <w:rsid w:val="0061662D"/>
    <w:rsid w:val="006171AC"/>
    <w:rsid w:val="00617FBE"/>
    <w:rsid w:val="00620A2A"/>
    <w:rsid w:val="00621256"/>
    <w:rsid w:val="00621F82"/>
    <w:rsid w:val="0062399E"/>
    <w:rsid w:val="0062448A"/>
    <w:rsid w:val="00625F86"/>
    <w:rsid w:val="0062609D"/>
    <w:rsid w:val="00631FF8"/>
    <w:rsid w:val="00634969"/>
    <w:rsid w:val="00637123"/>
    <w:rsid w:val="00637599"/>
    <w:rsid w:val="006420C9"/>
    <w:rsid w:val="00642DD1"/>
    <w:rsid w:val="00643CAA"/>
    <w:rsid w:val="00647D5A"/>
    <w:rsid w:val="0065009B"/>
    <w:rsid w:val="0065046A"/>
    <w:rsid w:val="00652520"/>
    <w:rsid w:val="00654FAD"/>
    <w:rsid w:val="00655981"/>
    <w:rsid w:val="00656873"/>
    <w:rsid w:val="00665206"/>
    <w:rsid w:val="00665C25"/>
    <w:rsid w:val="00670ECE"/>
    <w:rsid w:val="00671043"/>
    <w:rsid w:val="00672FB3"/>
    <w:rsid w:val="006750A0"/>
    <w:rsid w:val="006750EB"/>
    <w:rsid w:val="006754AD"/>
    <w:rsid w:val="00676FD1"/>
    <w:rsid w:val="00681AA5"/>
    <w:rsid w:val="00682F91"/>
    <w:rsid w:val="00682FCC"/>
    <w:rsid w:val="00684B71"/>
    <w:rsid w:val="0068596C"/>
    <w:rsid w:val="00686CEC"/>
    <w:rsid w:val="00686FD2"/>
    <w:rsid w:val="00687883"/>
    <w:rsid w:val="00691B38"/>
    <w:rsid w:val="00694B2A"/>
    <w:rsid w:val="00695588"/>
    <w:rsid w:val="00695750"/>
    <w:rsid w:val="00696F1D"/>
    <w:rsid w:val="006978A7"/>
    <w:rsid w:val="006A053B"/>
    <w:rsid w:val="006A1224"/>
    <w:rsid w:val="006A6925"/>
    <w:rsid w:val="006A7E29"/>
    <w:rsid w:val="006B2642"/>
    <w:rsid w:val="006B27D6"/>
    <w:rsid w:val="006B3A3D"/>
    <w:rsid w:val="006B42E8"/>
    <w:rsid w:val="006B53FA"/>
    <w:rsid w:val="006B7543"/>
    <w:rsid w:val="006B7768"/>
    <w:rsid w:val="006B7802"/>
    <w:rsid w:val="006B7A2A"/>
    <w:rsid w:val="006C1900"/>
    <w:rsid w:val="006C346F"/>
    <w:rsid w:val="006C3F8E"/>
    <w:rsid w:val="006C4D1F"/>
    <w:rsid w:val="006C5B2A"/>
    <w:rsid w:val="006C7B32"/>
    <w:rsid w:val="006D068A"/>
    <w:rsid w:val="006D1E86"/>
    <w:rsid w:val="006D3CB8"/>
    <w:rsid w:val="006E0EDB"/>
    <w:rsid w:val="006E1C56"/>
    <w:rsid w:val="006E2B78"/>
    <w:rsid w:val="006E340F"/>
    <w:rsid w:val="006E3C39"/>
    <w:rsid w:val="006E539D"/>
    <w:rsid w:val="006E7828"/>
    <w:rsid w:val="006F1D47"/>
    <w:rsid w:val="006F3BB9"/>
    <w:rsid w:val="006F3ED0"/>
    <w:rsid w:val="006F632E"/>
    <w:rsid w:val="006F66F2"/>
    <w:rsid w:val="006F6FA1"/>
    <w:rsid w:val="00700E7F"/>
    <w:rsid w:val="007019D9"/>
    <w:rsid w:val="00707752"/>
    <w:rsid w:val="00711912"/>
    <w:rsid w:val="00715279"/>
    <w:rsid w:val="00715714"/>
    <w:rsid w:val="0071572D"/>
    <w:rsid w:val="00715768"/>
    <w:rsid w:val="00716991"/>
    <w:rsid w:val="00716FC7"/>
    <w:rsid w:val="007214D0"/>
    <w:rsid w:val="0072282A"/>
    <w:rsid w:val="00722F28"/>
    <w:rsid w:val="007250EF"/>
    <w:rsid w:val="0072556A"/>
    <w:rsid w:val="00726EF3"/>
    <w:rsid w:val="0072779F"/>
    <w:rsid w:val="00727B4F"/>
    <w:rsid w:val="0073070F"/>
    <w:rsid w:val="00730FC6"/>
    <w:rsid w:val="00734011"/>
    <w:rsid w:val="0073415C"/>
    <w:rsid w:val="00734F14"/>
    <w:rsid w:val="00735817"/>
    <w:rsid w:val="00735B2A"/>
    <w:rsid w:val="007360CE"/>
    <w:rsid w:val="00736817"/>
    <w:rsid w:val="00737DB0"/>
    <w:rsid w:val="007423BE"/>
    <w:rsid w:val="007431E1"/>
    <w:rsid w:val="007436CF"/>
    <w:rsid w:val="00745633"/>
    <w:rsid w:val="00745B46"/>
    <w:rsid w:val="007464D9"/>
    <w:rsid w:val="00747BB9"/>
    <w:rsid w:val="00750830"/>
    <w:rsid w:val="007518C1"/>
    <w:rsid w:val="00751FED"/>
    <w:rsid w:val="007523E3"/>
    <w:rsid w:val="007543AC"/>
    <w:rsid w:val="007552EA"/>
    <w:rsid w:val="00756C84"/>
    <w:rsid w:val="007600A7"/>
    <w:rsid w:val="00760531"/>
    <w:rsid w:val="00760EF1"/>
    <w:rsid w:val="0076195A"/>
    <w:rsid w:val="0076373A"/>
    <w:rsid w:val="007641B5"/>
    <w:rsid w:val="00764948"/>
    <w:rsid w:val="00765CB6"/>
    <w:rsid w:val="00767958"/>
    <w:rsid w:val="0076795E"/>
    <w:rsid w:val="00767BBE"/>
    <w:rsid w:val="007704E2"/>
    <w:rsid w:val="007722C0"/>
    <w:rsid w:val="00772607"/>
    <w:rsid w:val="00772840"/>
    <w:rsid w:val="007735FA"/>
    <w:rsid w:val="00774765"/>
    <w:rsid w:val="00776DF3"/>
    <w:rsid w:val="00780629"/>
    <w:rsid w:val="00780B1D"/>
    <w:rsid w:val="00780B83"/>
    <w:rsid w:val="00781174"/>
    <w:rsid w:val="00781470"/>
    <w:rsid w:val="007850EB"/>
    <w:rsid w:val="0078609F"/>
    <w:rsid w:val="0078620D"/>
    <w:rsid w:val="007872AD"/>
    <w:rsid w:val="00787968"/>
    <w:rsid w:val="007915A5"/>
    <w:rsid w:val="00791B43"/>
    <w:rsid w:val="00793026"/>
    <w:rsid w:val="00793297"/>
    <w:rsid w:val="007939CE"/>
    <w:rsid w:val="00793EF8"/>
    <w:rsid w:val="00794038"/>
    <w:rsid w:val="007942B4"/>
    <w:rsid w:val="00794436"/>
    <w:rsid w:val="007A3A06"/>
    <w:rsid w:val="007A4080"/>
    <w:rsid w:val="007A4223"/>
    <w:rsid w:val="007A5251"/>
    <w:rsid w:val="007A6907"/>
    <w:rsid w:val="007A733C"/>
    <w:rsid w:val="007B0120"/>
    <w:rsid w:val="007B01AD"/>
    <w:rsid w:val="007B0EAE"/>
    <w:rsid w:val="007B112E"/>
    <w:rsid w:val="007B15C1"/>
    <w:rsid w:val="007B1EB5"/>
    <w:rsid w:val="007B2230"/>
    <w:rsid w:val="007B3391"/>
    <w:rsid w:val="007B3F26"/>
    <w:rsid w:val="007B4510"/>
    <w:rsid w:val="007C2ED5"/>
    <w:rsid w:val="007D00F5"/>
    <w:rsid w:val="007D02A0"/>
    <w:rsid w:val="007D081A"/>
    <w:rsid w:val="007D1D90"/>
    <w:rsid w:val="007D1D91"/>
    <w:rsid w:val="007D2888"/>
    <w:rsid w:val="007D3977"/>
    <w:rsid w:val="007D4F14"/>
    <w:rsid w:val="007E0BFE"/>
    <w:rsid w:val="007E21E2"/>
    <w:rsid w:val="007E447C"/>
    <w:rsid w:val="007E4C45"/>
    <w:rsid w:val="007E7336"/>
    <w:rsid w:val="007E7719"/>
    <w:rsid w:val="007E7E91"/>
    <w:rsid w:val="007F13DB"/>
    <w:rsid w:val="007F1C91"/>
    <w:rsid w:val="007F1E38"/>
    <w:rsid w:val="007F29DA"/>
    <w:rsid w:val="007F2DFB"/>
    <w:rsid w:val="007F35AC"/>
    <w:rsid w:val="007F53E6"/>
    <w:rsid w:val="007F6C77"/>
    <w:rsid w:val="007F76FB"/>
    <w:rsid w:val="0080058F"/>
    <w:rsid w:val="008011EF"/>
    <w:rsid w:val="00801B3C"/>
    <w:rsid w:val="008033FF"/>
    <w:rsid w:val="00803E13"/>
    <w:rsid w:val="00805D3F"/>
    <w:rsid w:val="00805E35"/>
    <w:rsid w:val="00807523"/>
    <w:rsid w:val="00810719"/>
    <w:rsid w:val="00811BAF"/>
    <w:rsid w:val="00813345"/>
    <w:rsid w:val="008147D8"/>
    <w:rsid w:val="008164ED"/>
    <w:rsid w:val="0081779B"/>
    <w:rsid w:val="00820F7B"/>
    <w:rsid w:val="008210D4"/>
    <w:rsid w:val="0082273E"/>
    <w:rsid w:val="00823F7D"/>
    <w:rsid w:val="00825A97"/>
    <w:rsid w:val="008277C6"/>
    <w:rsid w:val="0083412D"/>
    <w:rsid w:val="00834A07"/>
    <w:rsid w:val="00836A89"/>
    <w:rsid w:val="008379E9"/>
    <w:rsid w:val="00837DDD"/>
    <w:rsid w:val="00843962"/>
    <w:rsid w:val="00843BDD"/>
    <w:rsid w:val="00845CB7"/>
    <w:rsid w:val="008479AE"/>
    <w:rsid w:val="00847BEC"/>
    <w:rsid w:val="0085159F"/>
    <w:rsid w:val="00851799"/>
    <w:rsid w:val="00852CE5"/>
    <w:rsid w:val="00853AC1"/>
    <w:rsid w:val="008541A5"/>
    <w:rsid w:val="0085564A"/>
    <w:rsid w:val="00856738"/>
    <w:rsid w:val="00856F23"/>
    <w:rsid w:val="00860777"/>
    <w:rsid w:val="00860916"/>
    <w:rsid w:val="0086304C"/>
    <w:rsid w:val="00863A73"/>
    <w:rsid w:val="00870AD3"/>
    <w:rsid w:val="008723C7"/>
    <w:rsid w:val="0087250A"/>
    <w:rsid w:val="008751C3"/>
    <w:rsid w:val="008752A0"/>
    <w:rsid w:val="00875412"/>
    <w:rsid w:val="0087557F"/>
    <w:rsid w:val="00875CF9"/>
    <w:rsid w:val="00876D9E"/>
    <w:rsid w:val="00877AC2"/>
    <w:rsid w:val="008806B5"/>
    <w:rsid w:val="00880FE9"/>
    <w:rsid w:val="00881256"/>
    <w:rsid w:val="0088288A"/>
    <w:rsid w:val="0088520F"/>
    <w:rsid w:val="00885ACC"/>
    <w:rsid w:val="00887653"/>
    <w:rsid w:val="00890488"/>
    <w:rsid w:val="00892AFE"/>
    <w:rsid w:val="00892B31"/>
    <w:rsid w:val="00894738"/>
    <w:rsid w:val="008A011E"/>
    <w:rsid w:val="008A0C66"/>
    <w:rsid w:val="008A1A3E"/>
    <w:rsid w:val="008A23B3"/>
    <w:rsid w:val="008B03B6"/>
    <w:rsid w:val="008B3E36"/>
    <w:rsid w:val="008B7A44"/>
    <w:rsid w:val="008C1420"/>
    <w:rsid w:val="008C17D6"/>
    <w:rsid w:val="008C1B26"/>
    <w:rsid w:val="008C20B0"/>
    <w:rsid w:val="008C234C"/>
    <w:rsid w:val="008C25E4"/>
    <w:rsid w:val="008C53CE"/>
    <w:rsid w:val="008C7297"/>
    <w:rsid w:val="008C7ABC"/>
    <w:rsid w:val="008D0000"/>
    <w:rsid w:val="008D0562"/>
    <w:rsid w:val="008D385E"/>
    <w:rsid w:val="008D391E"/>
    <w:rsid w:val="008D5871"/>
    <w:rsid w:val="008D6727"/>
    <w:rsid w:val="008D6BC5"/>
    <w:rsid w:val="008D70D5"/>
    <w:rsid w:val="008D7FDD"/>
    <w:rsid w:val="008E0215"/>
    <w:rsid w:val="008E0EC1"/>
    <w:rsid w:val="008E22F6"/>
    <w:rsid w:val="008E2CE0"/>
    <w:rsid w:val="008E35EF"/>
    <w:rsid w:val="008E3673"/>
    <w:rsid w:val="008E433E"/>
    <w:rsid w:val="008E5877"/>
    <w:rsid w:val="008E7B53"/>
    <w:rsid w:val="008F3639"/>
    <w:rsid w:val="008F46F8"/>
    <w:rsid w:val="008F5572"/>
    <w:rsid w:val="008F6B6B"/>
    <w:rsid w:val="00900A3A"/>
    <w:rsid w:val="00900C24"/>
    <w:rsid w:val="00900E94"/>
    <w:rsid w:val="009022B1"/>
    <w:rsid w:val="00903FDC"/>
    <w:rsid w:val="00905DA0"/>
    <w:rsid w:val="00907095"/>
    <w:rsid w:val="00910D1C"/>
    <w:rsid w:val="00914FAD"/>
    <w:rsid w:val="009161A1"/>
    <w:rsid w:val="009173BE"/>
    <w:rsid w:val="00917ED3"/>
    <w:rsid w:val="00917FF6"/>
    <w:rsid w:val="00920748"/>
    <w:rsid w:val="00921669"/>
    <w:rsid w:val="00922206"/>
    <w:rsid w:val="00922967"/>
    <w:rsid w:val="00923BE9"/>
    <w:rsid w:val="00923C09"/>
    <w:rsid w:val="00924535"/>
    <w:rsid w:val="009245E2"/>
    <w:rsid w:val="00931A84"/>
    <w:rsid w:val="00932373"/>
    <w:rsid w:val="00932F49"/>
    <w:rsid w:val="00933EF4"/>
    <w:rsid w:val="0093406F"/>
    <w:rsid w:val="00936168"/>
    <w:rsid w:val="00936AD1"/>
    <w:rsid w:val="00936F1A"/>
    <w:rsid w:val="0094467C"/>
    <w:rsid w:val="009518E6"/>
    <w:rsid w:val="009522FE"/>
    <w:rsid w:val="00952FFE"/>
    <w:rsid w:val="00955307"/>
    <w:rsid w:val="009554F9"/>
    <w:rsid w:val="00955A23"/>
    <w:rsid w:val="0095766F"/>
    <w:rsid w:val="00957E77"/>
    <w:rsid w:val="00960030"/>
    <w:rsid w:val="00960160"/>
    <w:rsid w:val="00963F71"/>
    <w:rsid w:val="00964134"/>
    <w:rsid w:val="009650F6"/>
    <w:rsid w:val="00965786"/>
    <w:rsid w:val="00966103"/>
    <w:rsid w:val="009674C8"/>
    <w:rsid w:val="00970786"/>
    <w:rsid w:val="00973491"/>
    <w:rsid w:val="009840CF"/>
    <w:rsid w:val="009858A3"/>
    <w:rsid w:val="00985D85"/>
    <w:rsid w:val="00986A7B"/>
    <w:rsid w:val="009904C5"/>
    <w:rsid w:val="009906AD"/>
    <w:rsid w:val="00992BE3"/>
    <w:rsid w:val="0099638A"/>
    <w:rsid w:val="009A34DA"/>
    <w:rsid w:val="009A3640"/>
    <w:rsid w:val="009B06CD"/>
    <w:rsid w:val="009B1A12"/>
    <w:rsid w:val="009B245E"/>
    <w:rsid w:val="009B3389"/>
    <w:rsid w:val="009B7346"/>
    <w:rsid w:val="009C0859"/>
    <w:rsid w:val="009C1452"/>
    <w:rsid w:val="009C2A03"/>
    <w:rsid w:val="009C34E5"/>
    <w:rsid w:val="009C4734"/>
    <w:rsid w:val="009C49FB"/>
    <w:rsid w:val="009C4CCC"/>
    <w:rsid w:val="009C7346"/>
    <w:rsid w:val="009D0AE4"/>
    <w:rsid w:val="009D116C"/>
    <w:rsid w:val="009D28D8"/>
    <w:rsid w:val="009D2FDB"/>
    <w:rsid w:val="009D34F5"/>
    <w:rsid w:val="009D3F61"/>
    <w:rsid w:val="009D68B5"/>
    <w:rsid w:val="009E0715"/>
    <w:rsid w:val="009E0EB0"/>
    <w:rsid w:val="009E186F"/>
    <w:rsid w:val="009E4778"/>
    <w:rsid w:val="009E4CB9"/>
    <w:rsid w:val="009E56E3"/>
    <w:rsid w:val="009F1ABB"/>
    <w:rsid w:val="009F2BAC"/>
    <w:rsid w:val="009F3914"/>
    <w:rsid w:val="009F4232"/>
    <w:rsid w:val="009F6CD9"/>
    <w:rsid w:val="009F6E18"/>
    <w:rsid w:val="00A06990"/>
    <w:rsid w:val="00A077E0"/>
    <w:rsid w:val="00A07CE4"/>
    <w:rsid w:val="00A13324"/>
    <w:rsid w:val="00A157B0"/>
    <w:rsid w:val="00A15CF8"/>
    <w:rsid w:val="00A2354E"/>
    <w:rsid w:val="00A23B11"/>
    <w:rsid w:val="00A2421B"/>
    <w:rsid w:val="00A257B3"/>
    <w:rsid w:val="00A26ACA"/>
    <w:rsid w:val="00A27838"/>
    <w:rsid w:val="00A3295B"/>
    <w:rsid w:val="00A32AEC"/>
    <w:rsid w:val="00A32C43"/>
    <w:rsid w:val="00A34CC3"/>
    <w:rsid w:val="00A369C7"/>
    <w:rsid w:val="00A37817"/>
    <w:rsid w:val="00A420AC"/>
    <w:rsid w:val="00A431F6"/>
    <w:rsid w:val="00A45964"/>
    <w:rsid w:val="00A46E8E"/>
    <w:rsid w:val="00A50A9E"/>
    <w:rsid w:val="00A51F3A"/>
    <w:rsid w:val="00A52410"/>
    <w:rsid w:val="00A52479"/>
    <w:rsid w:val="00A5793F"/>
    <w:rsid w:val="00A61064"/>
    <w:rsid w:val="00A624A3"/>
    <w:rsid w:val="00A6265B"/>
    <w:rsid w:val="00A62EB3"/>
    <w:rsid w:val="00A64387"/>
    <w:rsid w:val="00A65A93"/>
    <w:rsid w:val="00A66290"/>
    <w:rsid w:val="00A666EA"/>
    <w:rsid w:val="00A66E94"/>
    <w:rsid w:val="00A71554"/>
    <w:rsid w:val="00A72D7A"/>
    <w:rsid w:val="00A741DB"/>
    <w:rsid w:val="00A74E66"/>
    <w:rsid w:val="00A75EE1"/>
    <w:rsid w:val="00A81E17"/>
    <w:rsid w:val="00A84D1A"/>
    <w:rsid w:val="00A900C4"/>
    <w:rsid w:val="00A908F4"/>
    <w:rsid w:val="00A90917"/>
    <w:rsid w:val="00A916F2"/>
    <w:rsid w:val="00A947BE"/>
    <w:rsid w:val="00A9569B"/>
    <w:rsid w:val="00A9714A"/>
    <w:rsid w:val="00AA1002"/>
    <w:rsid w:val="00AA1EAD"/>
    <w:rsid w:val="00AA2139"/>
    <w:rsid w:val="00AA231E"/>
    <w:rsid w:val="00AB0135"/>
    <w:rsid w:val="00AB01AC"/>
    <w:rsid w:val="00AB139B"/>
    <w:rsid w:val="00AB22F3"/>
    <w:rsid w:val="00AB4360"/>
    <w:rsid w:val="00AB6027"/>
    <w:rsid w:val="00AB60D5"/>
    <w:rsid w:val="00AB63C2"/>
    <w:rsid w:val="00AC0DFC"/>
    <w:rsid w:val="00AC1756"/>
    <w:rsid w:val="00AC44EE"/>
    <w:rsid w:val="00AC45A6"/>
    <w:rsid w:val="00AC56CF"/>
    <w:rsid w:val="00AC58A8"/>
    <w:rsid w:val="00AC6418"/>
    <w:rsid w:val="00AC644C"/>
    <w:rsid w:val="00AC6F1A"/>
    <w:rsid w:val="00AC7204"/>
    <w:rsid w:val="00AC7CC1"/>
    <w:rsid w:val="00AC7CE2"/>
    <w:rsid w:val="00AD0917"/>
    <w:rsid w:val="00AD130D"/>
    <w:rsid w:val="00AD2990"/>
    <w:rsid w:val="00AD2E9B"/>
    <w:rsid w:val="00AD3226"/>
    <w:rsid w:val="00AD39DB"/>
    <w:rsid w:val="00AD542B"/>
    <w:rsid w:val="00AE351D"/>
    <w:rsid w:val="00AE3939"/>
    <w:rsid w:val="00AE4B3E"/>
    <w:rsid w:val="00AE64BB"/>
    <w:rsid w:val="00AE66BB"/>
    <w:rsid w:val="00AF18AC"/>
    <w:rsid w:val="00AF1FBB"/>
    <w:rsid w:val="00AF34CE"/>
    <w:rsid w:val="00AF462E"/>
    <w:rsid w:val="00AF652B"/>
    <w:rsid w:val="00B0060A"/>
    <w:rsid w:val="00B035E1"/>
    <w:rsid w:val="00B03F4D"/>
    <w:rsid w:val="00B05C9E"/>
    <w:rsid w:val="00B07538"/>
    <w:rsid w:val="00B1273E"/>
    <w:rsid w:val="00B137C1"/>
    <w:rsid w:val="00B13FD2"/>
    <w:rsid w:val="00B218BC"/>
    <w:rsid w:val="00B227D6"/>
    <w:rsid w:val="00B25E06"/>
    <w:rsid w:val="00B34670"/>
    <w:rsid w:val="00B34CF8"/>
    <w:rsid w:val="00B35896"/>
    <w:rsid w:val="00B35FEF"/>
    <w:rsid w:val="00B3637C"/>
    <w:rsid w:val="00B36441"/>
    <w:rsid w:val="00B41D89"/>
    <w:rsid w:val="00B42392"/>
    <w:rsid w:val="00B42B81"/>
    <w:rsid w:val="00B434C7"/>
    <w:rsid w:val="00B443E6"/>
    <w:rsid w:val="00B456BA"/>
    <w:rsid w:val="00B45914"/>
    <w:rsid w:val="00B459DA"/>
    <w:rsid w:val="00B470CC"/>
    <w:rsid w:val="00B47CBA"/>
    <w:rsid w:val="00B5068C"/>
    <w:rsid w:val="00B5161B"/>
    <w:rsid w:val="00B51888"/>
    <w:rsid w:val="00B52077"/>
    <w:rsid w:val="00B522E7"/>
    <w:rsid w:val="00B53BCB"/>
    <w:rsid w:val="00B56BA3"/>
    <w:rsid w:val="00B56BE0"/>
    <w:rsid w:val="00B571B8"/>
    <w:rsid w:val="00B6210C"/>
    <w:rsid w:val="00B62EBF"/>
    <w:rsid w:val="00B643DD"/>
    <w:rsid w:val="00B657D8"/>
    <w:rsid w:val="00B659E9"/>
    <w:rsid w:val="00B65EA9"/>
    <w:rsid w:val="00B66103"/>
    <w:rsid w:val="00B71559"/>
    <w:rsid w:val="00B723B1"/>
    <w:rsid w:val="00B72E99"/>
    <w:rsid w:val="00B7511E"/>
    <w:rsid w:val="00B75C5E"/>
    <w:rsid w:val="00B802A7"/>
    <w:rsid w:val="00B81CEA"/>
    <w:rsid w:val="00B81E58"/>
    <w:rsid w:val="00B81F9E"/>
    <w:rsid w:val="00B84D92"/>
    <w:rsid w:val="00B86230"/>
    <w:rsid w:val="00B87B93"/>
    <w:rsid w:val="00B9520A"/>
    <w:rsid w:val="00B96FA7"/>
    <w:rsid w:val="00B97B82"/>
    <w:rsid w:val="00BA1BB3"/>
    <w:rsid w:val="00BA2433"/>
    <w:rsid w:val="00BA2E50"/>
    <w:rsid w:val="00BA5732"/>
    <w:rsid w:val="00BA59E8"/>
    <w:rsid w:val="00BA600C"/>
    <w:rsid w:val="00BA6740"/>
    <w:rsid w:val="00BA6751"/>
    <w:rsid w:val="00BA69B2"/>
    <w:rsid w:val="00BA6D27"/>
    <w:rsid w:val="00BA7779"/>
    <w:rsid w:val="00BB0240"/>
    <w:rsid w:val="00BB2DDF"/>
    <w:rsid w:val="00BB38EB"/>
    <w:rsid w:val="00BB546D"/>
    <w:rsid w:val="00BB5B54"/>
    <w:rsid w:val="00BB7E88"/>
    <w:rsid w:val="00BC1535"/>
    <w:rsid w:val="00BC1DA2"/>
    <w:rsid w:val="00BC2489"/>
    <w:rsid w:val="00BC3B15"/>
    <w:rsid w:val="00BC3C6A"/>
    <w:rsid w:val="00BC4D2C"/>
    <w:rsid w:val="00BC6446"/>
    <w:rsid w:val="00BD0E94"/>
    <w:rsid w:val="00BD0EFF"/>
    <w:rsid w:val="00BD23D1"/>
    <w:rsid w:val="00BD45F7"/>
    <w:rsid w:val="00BD4F37"/>
    <w:rsid w:val="00BD5C49"/>
    <w:rsid w:val="00BD5E8D"/>
    <w:rsid w:val="00BD704E"/>
    <w:rsid w:val="00BD7CC1"/>
    <w:rsid w:val="00BE02B3"/>
    <w:rsid w:val="00BE0615"/>
    <w:rsid w:val="00BE0705"/>
    <w:rsid w:val="00BE3DAB"/>
    <w:rsid w:val="00BE423D"/>
    <w:rsid w:val="00BE5284"/>
    <w:rsid w:val="00BF1705"/>
    <w:rsid w:val="00BF5A8E"/>
    <w:rsid w:val="00BF6E1E"/>
    <w:rsid w:val="00BF7FDD"/>
    <w:rsid w:val="00C00444"/>
    <w:rsid w:val="00C024D1"/>
    <w:rsid w:val="00C037B9"/>
    <w:rsid w:val="00C0539B"/>
    <w:rsid w:val="00C062D6"/>
    <w:rsid w:val="00C0738E"/>
    <w:rsid w:val="00C07A9D"/>
    <w:rsid w:val="00C07B73"/>
    <w:rsid w:val="00C07DA6"/>
    <w:rsid w:val="00C07FB0"/>
    <w:rsid w:val="00C109F3"/>
    <w:rsid w:val="00C10DDA"/>
    <w:rsid w:val="00C12240"/>
    <w:rsid w:val="00C13453"/>
    <w:rsid w:val="00C14F70"/>
    <w:rsid w:val="00C16C90"/>
    <w:rsid w:val="00C17107"/>
    <w:rsid w:val="00C17722"/>
    <w:rsid w:val="00C22D6F"/>
    <w:rsid w:val="00C246A7"/>
    <w:rsid w:val="00C25A3C"/>
    <w:rsid w:val="00C261F4"/>
    <w:rsid w:val="00C26E09"/>
    <w:rsid w:val="00C26FA4"/>
    <w:rsid w:val="00C31B7F"/>
    <w:rsid w:val="00C3206C"/>
    <w:rsid w:val="00C343AE"/>
    <w:rsid w:val="00C34B11"/>
    <w:rsid w:val="00C34B64"/>
    <w:rsid w:val="00C35B11"/>
    <w:rsid w:val="00C36572"/>
    <w:rsid w:val="00C37EC0"/>
    <w:rsid w:val="00C443D5"/>
    <w:rsid w:val="00C46BAC"/>
    <w:rsid w:val="00C50763"/>
    <w:rsid w:val="00C54F2F"/>
    <w:rsid w:val="00C56998"/>
    <w:rsid w:val="00C57F8C"/>
    <w:rsid w:val="00C601A6"/>
    <w:rsid w:val="00C610D9"/>
    <w:rsid w:val="00C63C7E"/>
    <w:rsid w:val="00C6592F"/>
    <w:rsid w:val="00C66693"/>
    <w:rsid w:val="00C7094D"/>
    <w:rsid w:val="00C70B1F"/>
    <w:rsid w:val="00C71B81"/>
    <w:rsid w:val="00C72597"/>
    <w:rsid w:val="00C7395A"/>
    <w:rsid w:val="00C7436A"/>
    <w:rsid w:val="00C75221"/>
    <w:rsid w:val="00C768C3"/>
    <w:rsid w:val="00C7730F"/>
    <w:rsid w:val="00C801E1"/>
    <w:rsid w:val="00C81955"/>
    <w:rsid w:val="00C82AE7"/>
    <w:rsid w:val="00C82B34"/>
    <w:rsid w:val="00C82D22"/>
    <w:rsid w:val="00C8322F"/>
    <w:rsid w:val="00C834DB"/>
    <w:rsid w:val="00C9126A"/>
    <w:rsid w:val="00C923EA"/>
    <w:rsid w:val="00C92810"/>
    <w:rsid w:val="00C95473"/>
    <w:rsid w:val="00C95A01"/>
    <w:rsid w:val="00C972FD"/>
    <w:rsid w:val="00C97427"/>
    <w:rsid w:val="00C97E7B"/>
    <w:rsid w:val="00CA1F63"/>
    <w:rsid w:val="00CA22A8"/>
    <w:rsid w:val="00CA3C8C"/>
    <w:rsid w:val="00CA4084"/>
    <w:rsid w:val="00CA5ECE"/>
    <w:rsid w:val="00CA5F4D"/>
    <w:rsid w:val="00CA64AE"/>
    <w:rsid w:val="00CB04EC"/>
    <w:rsid w:val="00CB0C70"/>
    <w:rsid w:val="00CB2372"/>
    <w:rsid w:val="00CB2EEC"/>
    <w:rsid w:val="00CB429E"/>
    <w:rsid w:val="00CB6361"/>
    <w:rsid w:val="00CB701A"/>
    <w:rsid w:val="00CC0E47"/>
    <w:rsid w:val="00CC320C"/>
    <w:rsid w:val="00CC32B0"/>
    <w:rsid w:val="00CC37EA"/>
    <w:rsid w:val="00CD1D0D"/>
    <w:rsid w:val="00CD35AB"/>
    <w:rsid w:val="00CE26EC"/>
    <w:rsid w:val="00CE3485"/>
    <w:rsid w:val="00CE4160"/>
    <w:rsid w:val="00CE5083"/>
    <w:rsid w:val="00CE6336"/>
    <w:rsid w:val="00CF0EFA"/>
    <w:rsid w:val="00CF4799"/>
    <w:rsid w:val="00CF5F7C"/>
    <w:rsid w:val="00D006E1"/>
    <w:rsid w:val="00D015C9"/>
    <w:rsid w:val="00D01E84"/>
    <w:rsid w:val="00D039CA"/>
    <w:rsid w:val="00D03A9D"/>
    <w:rsid w:val="00D048C1"/>
    <w:rsid w:val="00D05115"/>
    <w:rsid w:val="00D053D7"/>
    <w:rsid w:val="00D06A86"/>
    <w:rsid w:val="00D10446"/>
    <w:rsid w:val="00D105A4"/>
    <w:rsid w:val="00D10FC3"/>
    <w:rsid w:val="00D11829"/>
    <w:rsid w:val="00D1271E"/>
    <w:rsid w:val="00D145D2"/>
    <w:rsid w:val="00D20688"/>
    <w:rsid w:val="00D23C76"/>
    <w:rsid w:val="00D243BB"/>
    <w:rsid w:val="00D24F0A"/>
    <w:rsid w:val="00D26D99"/>
    <w:rsid w:val="00D30BB5"/>
    <w:rsid w:val="00D31A1F"/>
    <w:rsid w:val="00D3229B"/>
    <w:rsid w:val="00D360EA"/>
    <w:rsid w:val="00D3727B"/>
    <w:rsid w:val="00D37FED"/>
    <w:rsid w:val="00D40391"/>
    <w:rsid w:val="00D42353"/>
    <w:rsid w:val="00D4334D"/>
    <w:rsid w:val="00D43FBE"/>
    <w:rsid w:val="00D47F4C"/>
    <w:rsid w:val="00D501EC"/>
    <w:rsid w:val="00D51F4F"/>
    <w:rsid w:val="00D5271D"/>
    <w:rsid w:val="00D550A0"/>
    <w:rsid w:val="00D55862"/>
    <w:rsid w:val="00D55D5B"/>
    <w:rsid w:val="00D641DC"/>
    <w:rsid w:val="00D646E4"/>
    <w:rsid w:val="00D671D2"/>
    <w:rsid w:val="00D6739B"/>
    <w:rsid w:val="00D701F9"/>
    <w:rsid w:val="00D703CE"/>
    <w:rsid w:val="00D7063D"/>
    <w:rsid w:val="00D72070"/>
    <w:rsid w:val="00D72FAE"/>
    <w:rsid w:val="00D7362F"/>
    <w:rsid w:val="00D739D0"/>
    <w:rsid w:val="00D73DB1"/>
    <w:rsid w:val="00D7573A"/>
    <w:rsid w:val="00D75E29"/>
    <w:rsid w:val="00D76A96"/>
    <w:rsid w:val="00D772DA"/>
    <w:rsid w:val="00D777AF"/>
    <w:rsid w:val="00D821E5"/>
    <w:rsid w:val="00D82B8B"/>
    <w:rsid w:val="00D83065"/>
    <w:rsid w:val="00D85F7E"/>
    <w:rsid w:val="00D868AA"/>
    <w:rsid w:val="00D92083"/>
    <w:rsid w:val="00D9226A"/>
    <w:rsid w:val="00D927AC"/>
    <w:rsid w:val="00D93BEA"/>
    <w:rsid w:val="00D95F55"/>
    <w:rsid w:val="00D971F3"/>
    <w:rsid w:val="00DA1E72"/>
    <w:rsid w:val="00DA34EF"/>
    <w:rsid w:val="00DA4F2E"/>
    <w:rsid w:val="00DA620C"/>
    <w:rsid w:val="00DA6E09"/>
    <w:rsid w:val="00DA7118"/>
    <w:rsid w:val="00DB08DE"/>
    <w:rsid w:val="00DB1CFA"/>
    <w:rsid w:val="00DB3AFF"/>
    <w:rsid w:val="00DB40E3"/>
    <w:rsid w:val="00DB49B3"/>
    <w:rsid w:val="00DB751E"/>
    <w:rsid w:val="00DB79A1"/>
    <w:rsid w:val="00DC1811"/>
    <w:rsid w:val="00DC2954"/>
    <w:rsid w:val="00DC65BD"/>
    <w:rsid w:val="00DC70FD"/>
    <w:rsid w:val="00DD0153"/>
    <w:rsid w:val="00DD1816"/>
    <w:rsid w:val="00DD1FB8"/>
    <w:rsid w:val="00DD257B"/>
    <w:rsid w:val="00DD3AB5"/>
    <w:rsid w:val="00DD3E7B"/>
    <w:rsid w:val="00DE4499"/>
    <w:rsid w:val="00DE4DE0"/>
    <w:rsid w:val="00DE5000"/>
    <w:rsid w:val="00DE557A"/>
    <w:rsid w:val="00DF41CC"/>
    <w:rsid w:val="00DF6C7C"/>
    <w:rsid w:val="00E011D2"/>
    <w:rsid w:val="00E0378B"/>
    <w:rsid w:val="00E03AE3"/>
    <w:rsid w:val="00E04208"/>
    <w:rsid w:val="00E044A4"/>
    <w:rsid w:val="00E04783"/>
    <w:rsid w:val="00E10BE5"/>
    <w:rsid w:val="00E121A4"/>
    <w:rsid w:val="00E127BD"/>
    <w:rsid w:val="00E13421"/>
    <w:rsid w:val="00E141D2"/>
    <w:rsid w:val="00E164A6"/>
    <w:rsid w:val="00E2282B"/>
    <w:rsid w:val="00E245AB"/>
    <w:rsid w:val="00E24DCA"/>
    <w:rsid w:val="00E2535F"/>
    <w:rsid w:val="00E25B6F"/>
    <w:rsid w:val="00E26762"/>
    <w:rsid w:val="00E26786"/>
    <w:rsid w:val="00E27CF6"/>
    <w:rsid w:val="00E27D55"/>
    <w:rsid w:val="00E27F01"/>
    <w:rsid w:val="00E318FF"/>
    <w:rsid w:val="00E319D1"/>
    <w:rsid w:val="00E32C72"/>
    <w:rsid w:val="00E330F8"/>
    <w:rsid w:val="00E3353D"/>
    <w:rsid w:val="00E3537E"/>
    <w:rsid w:val="00E408C3"/>
    <w:rsid w:val="00E40E3A"/>
    <w:rsid w:val="00E4133A"/>
    <w:rsid w:val="00E416A5"/>
    <w:rsid w:val="00E416BC"/>
    <w:rsid w:val="00E43A0B"/>
    <w:rsid w:val="00E441E5"/>
    <w:rsid w:val="00E44B6B"/>
    <w:rsid w:val="00E4690B"/>
    <w:rsid w:val="00E470A8"/>
    <w:rsid w:val="00E51147"/>
    <w:rsid w:val="00E5188B"/>
    <w:rsid w:val="00E526C5"/>
    <w:rsid w:val="00E52A06"/>
    <w:rsid w:val="00E53C0A"/>
    <w:rsid w:val="00E5558C"/>
    <w:rsid w:val="00E56964"/>
    <w:rsid w:val="00E574A0"/>
    <w:rsid w:val="00E61DB3"/>
    <w:rsid w:val="00E6475E"/>
    <w:rsid w:val="00E64CF5"/>
    <w:rsid w:val="00E67F2F"/>
    <w:rsid w:val="00E70530"/>
    <w:rsid w:val="00E74B32"/>
    <w:rsid w:val="00E7639F"/>
    <w:rsid w:val="00E803AF"/>
    <w:rsid w:val="00E8057E"/>
    <w:rsid w:val="00E81EEA"/>
    <w:rsid w:val="00E82789"/>
    <w:rsid w:val="00E83A0F"/>
    <w:rsid w:val="00E83D10"/>
    <w:rsid w:val="00E8583E"/>
    <w:rsid w:val="00E86079"/>
    <w:rsid w:val="00E875C2"/>
    <w:rsid w:val="00E90F49"/>
    <w:rsid w:val="00E92249"/>
    <w:rsid w:val="00E92966"/>
    <w:rsid w:val="00E92979"/>
    <w:rsid w:val="00E92A60"/>
    <w:rsid w:val="00E93206"/>
    <w:rsid w:val="00E936FA"/>
    <w:rsid w:val="00E939EC"/>
    <w:rsid w:val="00E9517A"/>
    <w:rsid w:val="00E955D0"/>
    <w:rsid w:val="00E95C8F"/>
    <w:rsid w:val="00E95E35"/>
    <w:rsid w:val="00E9709D"/>
    <w:rsid w:val="00EA06E7"/>
    <w:rsid w:val="00EA3A53"/>
    <w:rsid w:val="00EA6EBA"/>
    <w:rsid w:val="00EA78BD"/>
    <w:rsid w:val="00EB0DD4"/>
    <w:rsid w:val="00EB10C4"/>
    <w:rsid w:val="00EB4E4B"/>
    <w:rsid w:val="00EB7760"/>
    <w:rsid w:val="00EB79DE"/>
    <w:rsid w:val="00EC1418"/>
    <w:rsid w:val="00EC1DD0"/>
    <w:rsid w:val="00EC1ED8"/>
    <w:rsid w:val="00EC36DE"/>
    <w:rsid w:val="00EC3B23"/>
    <w:rsid w:val="00EC3E4D"/>
    <w:rsid w:val="00EC609D"/>
    <w:rsid w:val="00EC6F18"/>
    <w:rsid w:val="00ED06FB"/>
    <w:rsid w:val="00ED20CB"/>
    <w:rsid w:val="00ED25F2"/>
    <w:rsid w:val="00ED26B6"/>
    <w:rsid w:val="00ED27B7"/>
    <w:rsid w:val="00ED2926"/>
    <w:rsid w:val="00ED2F56"/>
    <w:rsid w:val="00ED3787"/>
    <w:rsid w:val="00ED4DF7"/>
    <w:rsid w:val="00ED648B"/>
    <w:rsid w:val="00EE062E"/>
    <w:rsid w:val="00EE1DDB"/>
    <w:rsid w:val="00EE2A4B"/>
    <w:rsid w:val="00EE2B04"/>
    <w:rsid w:val="00EE47FB"/>
    <w:rsid w:val="00EE5139"/>
    <w:rsid w:val="00EE51FD"/>
    <w:rsid w:val="00EE5379"/>
    <w:rsid w:val="00EE5955"/>
    <w:rsid w:val="00EE6575"/>
    <w:rsid w:val="00EF1C0E"/>
    <w:rsid w:val="00EF3632"/>
    <w:rsid w:val="00EF3BAD"/>
    <w:rsid w:val="00EF54C3"/>
    <w:rsid w:val="00F01FFF"/>
    <w:rsid w:val="00F02FC4"/>
    <w:rsid w:val="00F04227"/>
    <w:rsid w:val="00F04354"/>
    <w:rsid w:val="00F05259"/>
    <w:rsid w:val="00F05BA3"/>
    <w:rsid w:val="00F07156"/>
    <w:rsid w:val="00F07843"/>
    <w:rsid w:val="00F07D39"/>
    <w:rsid w:val="00F100F7"/>
    <w:rsid w:val="00F11E06"/>
    <w:rsid w:val="00F12B13"/>
    <w:rsid w:val="00F14239"/>
    <w:rsid w:val="00F225AD"/>
    <w:rsid w:val="00F23107"/>
    <w:rsid w:val="00F25A5B"/>
    <w:rsid w:val="00F27A92"/>
    <w:rsid w:val="00F30062"/>
    <w:rsid w:val="00F318AB"/>
    <w:rsid w:val="00F32403"/>
    <w:rsid w:val="00F326F6"/>
    <w:rsid w:val="00F32A12"/>
    <w:rsid w:val="00F33E1F"/>
    <w:rsid w:val="00F34654"/>
    <w:rsid w:val="00F34FB6"/>
    <w:rsid w:val="00F358AA"/>
    <w:rsid w:val="00F36D8B"/>
    <w:rsid w:val="00F37BEC"/>
    <w:rsid w:val="00F426DD"/>
    <w:rsid w:val="00F42F48"/>
    <w:rsid w:val="00F43FE4"/>
    <w:rsid w:val="00F450B1"/>
    <w:rsid w:val="00F50020"/>
    <w:rsid w:val="00F52609"/>
    <w:rsid w:val="00F52F69"/>
    <w:rsid w:val="00F53151"/>
    <w:rsid w:val="00F561BF"/>
    <w:rsid w:val="00F60EF0"/>
    <w:rsid w:val="00F61959"/>
    <w:rsid w:val="00F619DB"/>
    <w:rsid w:val="00F6284B"/>
    <w:rsid w:val="00F63BFA"/>
    <w:rsid w:val="00F641A5"/>
    <w:rsid w:val="00F6668C"/>
    <w:rsid w:val="00F669F3"/>
    <w:rsid w:val="00F70592"/>
    <w:rsid w:val="00F71EC9"/>
    <w:rsid w:val="00F72E64"/>
    <w:rsid w:val="00F75DA3"/>
    <w:rsid w:val="00F777C9"/>
    <w:rsid w:val="00F77E6E"/>
    <w:rsid w:val="00F801AC"/>
    <w:rsid w:val="00F8020B"/>
    <w:rsid w:val="00F80826"/>
    <w:rsid w:val="00F8167B"/>
    <w:rsid w:val="00F835AB"/>
    <w:rsid w:val="00F84129"/>
    <w:rsid w:val="00F85786"/>
    <w:rsid w:val="00F85A49"/>
    <w:rsid w:val="00F85AA2"/>
    <w:rsid w:val="00F92984"/>
    <w:rsid w:val="00F93E25"/>
    <w:rsid w:val="00F9442B"/>
    <w:rsid w:val="00F963C1"/>
    <w:rsid w:val="00F96D15"/>
    <w:rsid w:val="00FA01E7"/>
    <w:rsid w:val="00FA0372"/>
    <w:rsid w:val="00FA19CA"/>
    <w:rsid w:val="00FA3F9B"/>
    <w:rsid w:val="00FA4D3C"/>
    <w:rsid w:val="00FA5263"/>
    <w:rsid w:val="00FA5EFC"/>
    <w:rsid w:val="00FA6C4F"/>
    <w:rsid w:val="00FA74F5"/>
    <w:rsid w:val="00FB0D9E"/>
    <w:rsid w:val="00FB1068"/>
    <w:rsid w:val="00FB16E7"/>
    <w:rsid w:val="00FB44D8"/>
    <w:rsid w:val="00FB59C1"/>
    <w:rsid w:val="00FB6585"/>
    <w:rsid w:val="00FB7C41"/>
    <w:rsid w:val="00FC08BD"/>
    <w:rsid w:val="00FC10D2"/>
    <w:rsid w:val="00FC1149"/>
    <w:rsid w:val="00FC2326"/>
    <w:rsid w:val="00FC2666"/>
    <w:rsid w:val="00FC331C"/>
    <w:rsid w:val="00FC3B8C"/>
    <w:rsid w:val="00FC4A53"/>
    <w:rsid w:val="00FC4F86"/>
    <w:rsid w:val="00FC675D"/>
    <w:rsid w:val="00FC6EDD"/>
    <w:rsid w:val="00FD01AB"/>
    <w:rsid w:val="00FD0D92"/>
    <w:rsid w:val="00FD22FE"/>
    <w:rsid w:val="00FD2429"/>
    <w:rsid w:val="00FD4963"/>
    <w:rsid w:val="00FD5BB8"/>
    <w:rsid w:val="00FD7D4F"/>
    <w:rsid w:val="00FE05F7"/>
    <w:rsid w:val="00FE068C"/>
    <w:rsid w:val="00FE1770"/>
    <w:rsid w:val="00FE1946"/>
    <w:rsid w:val="00FE614F"/>
    <w:rsid w:val="00FE6F7B"/>
    <w:rsid w:val="00FE7DBE"/>
    <w:rsid w:val="00FE7EC4"/>
    <w:rsid w:val="00FF0564"/>
    <w:rsid w:val="00FF295B"/>
    <w:rsid w:val="00FF4ADD"/>
    <w:rsid w:val="00FF6F4D"/>
    <w:rsid w:val="02132282"/>
    <w:rsid w:val="0C3A643D"/>
    <w:rsid w:val="0E7E4579"/>
    <w:rsid w:val="1DF323F9"/>
    <w:rsid w:val="1FBD1681"/>
    <w:rsid w:val="2614789A"/>
    <w:rsid w:val="308D3A8B"/>
    <w:rsid w:val="389D67BA"/>
    <w:rsid w:val="460E12C5"/>
    <w:rsid w:val="4DE5055D"/>
    <w:rsid w:val="4F8A52E6"/>
    <w:rsid w:val="51C25640"/>
    <w:rsid w:val="579E79C5"/>
    <w:rsid w:val="598E5C45"/>
    <w:rsid w:val="5D001EC3"/>
    <w:rsid w:val="5D2C0CC6"/>
    <w:rsid w:val="60B46AEE"/>
    <w:rsid w:val="703F436B"/>
    <w:rsid w:val="73EA05CB"/>
    <w:rsid w:val="775D7D37"/>
    <w:rsid w:val="7C9E26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1A4C797D"/>
  <w15:docId w15:val="{D4600665-DD39-4267-A2DB-2DDCF725E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28D8"/>
    <w:rPr>
      <w:sz w:val="24"/>
    </w:rPr>
  </w:style>
  <w:style w:type="paragraph" w:styleId="Heading1">
    <w:name w:val="heading 1"/>
    <w:basedOn w:val="Normal"/>
    <w:next w:val="Normal"/>
    <w:qFormat/>
    <w:rsid w:val="009D28D8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Heading2">
    <w:name w:val="heading 2"/>
    <w:basedOn w:val="Normal"/>
    <w:next w:val="Normal"/>
    <w:qFormat/>
    <w:rsid w:val="009D28D8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9D28D8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9D28D8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9D28D8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9D28D8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9D28D8"/>
    <w:pPr>
      <w:numPr>
        <w:ilvl w:val="6"/>
        <w:numId w:val="1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qFormat/>
    <w:rsid w:val="009D28D8"/>
    <w:pPr>
      <w:numPr>
        <w:ilvl w:val="7"/>
        <w:numId w:val="1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qFormat/>
    <w:rsid w:val="009D28D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D28D8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sid w:val="009D28D8"/>
    <w:pPr>
      <w:keepNext/>
      <w:keepLines/>
      <w:spacing w:before="120" w:after="120"/>
      <w:contextualSpacing/>
    </w:pPr>
    <w:rPr>
      <w:szCs w:val="22"/>
      <w:lang w:val="en-AU"/>
    </w:rPr>
  </w:style>
  <w:style w:type="character" w:styleId="CommentReference">
    <w:name w:val="annotation reference"/>
    <w:basedOn w:val="DefaultParagraphFont"/>
    <w:uiPriority w:val="99"/>
    <w:semiHidden/>
    <w:unhideWhenUsed/>
    <w:rsid w:val="009D28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D28D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28D8"/>
    <w:rPr>
      <w:b/>
      <w:bCs/>
    </w:rPr>
  </w:style>
  <w:style w:type="paragraph" w:styleId="Footer">
    <w:name w:val="footer"/>
    <w:basedOn w:val="Normal"/>
    <w:link w:val="FooterChar"/>
    <w:uiPriority w:val="99"/>
    <w:rsid w:val="009D28D8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semiHidden/>
    <w:rsid w:val="009D28D8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uiPriority w:val="99"/>
    <w:unhideWhenUsed/>
    <w:rsid w:val="009D28D8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qFormat/>
    <w:rsid w:val="009D28D8"/>
    <w:pPr>
      <w:spacing w:before="100" w:beforeAutospacing="1" w:after="100" w:afterAutospacing="1"/>
    </w:pPr>
    <w:rPr>
      <w:szCs w:val="24"/>
    </w:rPr>
  </w:style>
  <w:style w:type="table" w:styleId="TableGrid">
    <w:name w:val="Table Grid"/>
    <w:aliases w:val="GFA Table Grid"/>
    <w:basedOn w:val="TableNormal"/>
    <w:qFormat/>
    <w:rsid w:val="009D28D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ACUMPanel">
    <w:name w:val="DACUM Panel"/>
    <w:basedOn w:val="Normal"/>
    <w:rsid w:val="009D28D8"/>
    <w:pPr>
      <w:spacing w:before="240" w:after="120"/>
    </w:pPr>
    <w:rPr>
      <w:b/>
      <w:bCs/>
      <w:sz w:val="22"/>
    </w:rPr>
  </w:style>
  <w:style w:type="paragraph" w:customStyle="1" w:styleId="Panelmember">
    <w:name w:val="Panel member"/>
    <w:basedOn w:val="DACUMPanel"/>
    <w:rsid w:val="009D28D8"/>
    <w:pPr>
      <w:spacing w:before="0" w:after="0"/>
    </w:pPr>
    <w:rPr>
      <w:b w:val="0"/>
      <w:sz w:val="20"/>
    </w:rPr>
  </w:style>
  <w:style w:type="paragraph" w:customStyle="1" w:styleId="DACUMTitle">
    <w:name w:val="DACUM Title"/>
    <w:basedOn w:val="Normal"/>
    <w:rsid w:val="009D28D8"/>
    <w:pPr>
      <w:spacing w:before="240" w:after="120"/>
      <w:jc w:val="center"/>
    </w:pPr>
    <w:rPr>
      <w:b/>
      <w:bCs/>
      <w:spacing w:val="40"/>
      <w:sz w:val="48"/>
    </w:rPr>
  </w:style>
  <w:style w:type="paragraph" w:customStyle="1" w:styleId="DUTIESandTASKS">
    <w:name w:val="DUTIES and TASKS"/>
    <w:basedOn w:val="Heading1"/>
    <w:rsid w:val="009D28D8"/>
    <w:pPr>
      <w:tabs>
        <w:tab w:val="left" w:pos="288"/>
      </w:tabs>
    </w:pPr>
  </w:style>
  <w:style w:type="paragraph" w:customStyle="1" w:styleId="DutyStyle">
    <w:name w:val="Duty Style"/>
    <w:basedOn w:val="Normal"/>
    <w:rsid w:val="009D28D8"/>
    <w:pPr>
      <w:tabs>
        <w:tab w:val="left" w:pos="288"/>
      </w:tabs>
      <w:spacing w:before="120"/>
    </w:pPr>
    <w:rPr>
      <w:rFonts w:ascii="Arial" w:hAnsi="Arial" w:cs="Arial"/>
      <w:b/>
      <w:bCs/>
      <w:sz w:val="22"/>
    </w:rPr>
  </w:style>
  <w:style w:type="paragraph" w:customStyle="1" w:styleId="Taskstyle">
    <w:name w:val="Task style"/>
    <w:basedOn w:val="Normal"/>
    <w:rsid w:val="009D28D8"/>
    <w:pPr>
      <w:keepNext/>
      <w:numPr>
        <w:numId w:val="1"/>
      </w:numPr>
      <w:tabs>
        <w:tab w:val="left" w:pos="288"/>
      </w:tabs>
      <w:spacing w:before="60"/>
      <w:outlineLvl w:val="0"/>
    </w:pPr>
    <w:rPr>
      <w:rFonts w:ascii="Arial" w:hAnsi="Arial" w:cs="Arial"/>
      <w:sz w:val="18"/>
    </w:rPr>
  </w:style>
  <w:style w:type="paragraph" w:customStyle="1" w:styleId="DacumDate">
    <w:name w:val="Dacum Date"/>
    <w:basedOn w:val="DACUMTitle"/>
    <w:rsid w:val="009D28D8"/>
    <w:rPr>
      <w:sz w:val="28"/>
    </w:rPr>
  </w:style>
  <w:style w:type="paragraph" w:customStyle="1" w:styleId="Thanks">
    <w:name w:val="Thanks"/>
    <w:basedOn w:val="Normal"/>
    <w:rsid w:val="009D28D8"/>
    <w:pPr>
      <w:spacing w:before="60" w:after="60"/>
      <w:jc w:val="both"/>
    </w:pPr>
  </w:style>
  <w:style w:type="paragraph" w:customStyle="1" w:styleId="TITI">
    <w:name w:val="TITI"/>
    <w:basedOn w:val="DacumDate"/>
    <w:rsid w:val="009D28D8"/>
    <w:rPr>
      <w:spacing w:val="0"/>
      <w:sz w:val="32"/>
    </w:rPr>
  </w:style>
  <w:style w:type="paragraph" w:customStyle="1" w:styleId="LOGO">
    <w:name w:val="LOGO"/>
    <w:basedOn w:val="TITI"/>
    <w:rsid w:val="009D28D8"/>
    <w:rPr>
      <w:rFonts w:ascii="Bauhaus Hv BT" w:hAnsi="Bauhaus Hv BT"/>
      <w:b w:val="0"/>
      <w:sz w:val="36"/>
    </w:rPr>
  </w:style>
  <w:style w:type="paragraph" w:customStyle="1" w:styleId="Address">
    <w:name w:val="Address"/>
    <w:basedOn w:val="DacumDate"/>
    <w:rsid w:val="009D28D8"/>
    <w:pPr>
      <w:spacing w:before="120"/>
    </w:pPr>
    <w:rPr>
      <w:spacing w:val="0"/>
    </w:rPr>
  </w:style>
  <w:style w:type="paragraph" w:customStyle="1" w:styleId="DACUMcoordinater">
    <w:name w:val="DACUM coordinater"/>
    <w:basedOn w:val="Normal"/>
    <w:rsid w:val="009D28D8"/>
    <w:pPr>
      <w:spacing w:after="120"/>
    </w:pPr>
    <w:rPr>
      <w:b/>
      <w:sz w:val="22"/>
    </w:rPr>
  </w:style>
  <w:style w:type="paragraph" w:customStyle="1" w:styleId="Nameofcoordinater">
    <w:name w:val="Name of coordinater"/>
    <w:basedOn w:val="DACUMcoordinater"/>
    <w:rsid w:val="009D28D8"/>
    <w:pPr>
      <w:spacing w:after="0"/>
    </w:pPr>
    <w:rPr>
      <w:b w:val="0"/>
      <w:sz w:val="20"/>
    </w:rPr>
  </w:style>
  <w:style w:type="paragraph" w:customStyle="1" w:styleId="DACUMFacilitator">
    <w:name w:val="DACUM Facilitator"/>
    <w:basedOn w:val="Normal"/>
    <w:qFormat/>
    <w:rsid w:val="009D28D8"/>
    <w:pPr>
      <w:spacing w:after="120"/>
    </w:pPr>
    <w:rPr>
      <w:b/>
      <w:bCs/>
      <w:sz w:val="22"/>
    </w:rPr>
  </w:style>
  <w:style w:type="paragraph" w:customStyle="1" w:styleId="Nameoffacilitator">
    <w:name w:val="Name of facilitator"/>
    <w:basedOn w:val="DACUMFacilitator"/>
    <w:rsid w:val="009D28D8"/>
    <w:pPr>
      <w:spacing w:after="0"/>
    </w:pPr>
    <w:rPr>
      <w:b w:val="0"/>
    </w:rPr>
  </w:style>
  <w:style w:type="paragraph" w:customStyle="1" w:styleId="DACUMRecorder">
    <w:name w:val="DACUM Recorder"/>
    <w:basedOn w:val="Nameoffacilitator"/>
    <w:qFormat/>
    <w:rsid w:val="009D28D8"/>
    <w:pPr>
      <w:spacing w:after="120"/>
    </w:pPr>
    <w:rPr>
      <w:b/>
    </w:rPr>
  </w:style>
  <w:style w:type="paragraph" w:customStyle="1" w:styleId="Nameofrecorder">
    <w:name w:val="Name of recorder"/>
    <w:basedOn w:val="DACUMRecorder"/>
    <w:qFormat/>
    <w:rsid w:val="009D28D8"/>
    <w:pPr>
      <w:spacing w:after="0"/>
    </w:pPr>
    <w:rPr>
      <w:b w:val="0"/>
    </w:rPr>
  </w:style>
  <w:style w:type="paragraph" w:customStyle="1" w:styleId="Additionalinformation">
    <w:name w:val="Additional information"/>
    <w:basedOn w:val="Normal"/>
    <w:qFormat/>
    <w:rsid w:val="009D28D8"/>
    <w:pPr>
      <w:spacing w:before="240" w:after="240"/>
      <w:jc w:val="center"/>
    </w:pPr>
    <w:rPr>
      <w:b/>
      <w:sz w:val="28"/>
    </w:rPr>
  </w:style>
  <w:style w:type="paragraph" w:customStyle="1" w:styleId="WorkerTraits">
    <w:name w:val="Worker Traits"/>
    <w:basedOn w:val="Additionalinformation"/>
    <w:rsid w:val="009D28D8"/>
    <w:pPr>
      <w:spacing w:before="120" w:after="120"/>
      <w:jc w:val="left"/>
    </w:pPr>
    <w:rPr>
      <w:sz w:val="24"/>
    </w:rPr>
  </w:style>
  <w:style w:type="paragraph" w:customStyle="1" w:styleId="Listoftraits">
    <w:name w:val="List of traits"/>
    <w:basedOn w:val="WorkerTraits"/>
    <w:rsid w:val="009D28D8"/>
    <w:pPr>
      <w:spacing w:before="0" w:after="0"/>
    </w:pPr>
    <w:rPr>
      <w:b w:val="0"/>
      <w:sz w:val="22"/>
    </w:rPr>
  </w:style>
  <w:style w:type="paragraph" w:customStyle="1" w:styleId="Entryrequirement">
    <w:name w:val="Entry requirement"/>
    <w:basedOn w:val="Additionalinformation"/>
    <w:rsid w:val="009D28D8"/>
    <w:pPr>
      <w:spacing w:before="120" w:after="120"/>
      <w:jc w:val="left"/>
    </w:pPr>
    <w:rPr>
      <w:sz w:val="24"/>
    </w:rPr>
  </w:style>
  <w:style w:type="paragraph" w:customStyle="1" w:styleId="ListofEntryrequirement">
    <w:name w:val="List of Entry requirement"/>
    <w:basedOn w:val="Entryrequirement"/>
    <w:qFormat/>
    <w:rsid w:val="009D28D8"/>
    <w:pPr>
      <w:spacing w:before="0" w:after="0"/>
    </w:pPr>
    <w:rPr>
      <w:b w:val="0"/>
      <w:sz w:val="22"/>
    </w:rPr>
  </w:style>
  <w:style w:type="paragraph" w:customStyle="1" w:styleId="Durationoftraining">
    <w:name w:val="Duration of training"/>
    <w:basedOn w:val="Additionalinformation"/>
    <w:qFormat/>
    <w:rsid w:val="009D28D8"/>
    <w:pPr>
      <w:spacing w:before="120" w:after="120"/>
      <w:jc w:val="left"/>
    </w:pPr>
    <w:rPr>
      <w:sz w:val="24"/>
    </w:rPr>
  </w:style>
  <w:style w:type="paragraph" w:customStyle="1" w:styleId="Listofduration">
    <w:name w:val="List of duration"/>
    <w:basedOn w:val="Durationoftraining"/>
    <w:rsid w:val="009D28D8"/>
    <w:pPr>
      <w:spacing w:before="0" w:after="0"/>
    </w:pPr>
    <w:rPr>
      <w:b w:val="0"/>
      <w:sz w:val="22"/>
    </w:rPr>
  </w:style>
  <w:style w:type="paragraph" w:customStyle="1" w:styleId="Careerpaths">
    <w:name w:val="Career paths"/>
    <w:basedOn w:val="Additionalinformation"/>
    <w:rsid w:val="009D28D8"/>
    <w:pPr>
      <w:spacing w:before="120" w:after="120"/>
      <w:jc w:val="left"/>
    </w:pPr>
    <w:rPr>
      <w:sz w:val="24"/>
    </w:rPr>
  </w:style>
  <w:style w:type="paragraph" w:customStyle="1" w:styleId="Listofcareerpaths">
    <w:name w:val="List of career paths"/>
    <w:basedOn w:val="Careerpaths"/>
    <w:qFormat/>
    <w:rsid w:val="009D28D8"/>
    <w:pPr>
      <w:spacing w:before="0" w:after="0"/>
    </w:pPr>
    <w:rPr>
      <w:b w:val="0"/>
      <w:sz w:val="22"/>
    </w:rPr>
  </w:style>
  <w:style w:type="paragraph" w:customStyle="1" w:styleId="Relatedknowledge">
    <w:name w:val="Related knowledge"/>
    <w:basedOn w:val="Careerpaths"/>
    <w:qFormat/>
    <w:rsid w:val="009D28D8"/>
    <w:rPr>
      <w:b w:val="0"/>
    </w:rPr>
  </w:style>
  <w:style w:type="paragraph" w:customStyle="1" w:styleId="Listofrelatedknowledge">
    <w:name w:val="List of related knowledge"/>
    <w:basedOn w:val="Relatedknowledge"/>
    <w:rsid w:val="009D28D8"/>
    <w:pPr>
      <w:spacing w:before="0" w:after="0"/>
    </w:pPr>
    <w:rPr>
      <w:b/>
      <w:sz w:val="22"/>
    </w:rPr>
  </w:style>
  <w:style w:type="paragraph" w:customStyle="1" w:styleId="Toolsequipment">
    <w:name w:val="Tools/equipment"/>
    <w:basedOn w:val="Careerpaths"/>
    <w:rsid w:val="009D28D8"/>
    <w:rPr>
      <w:b w:val="0"/>
    </w:rPr>
  </w:style>
  <w:style w:type="paragraph" w:customStyle="1" w:styleId="Listoftools">
    <w:name w:val="List of tools"/>
    <w:basedOn w:val="Careerpaths"/>
    <w:qFormat/>
    <w:rsid w:val="009D28D8"/>
    <w:pPr>
      <w:spacing w:before="0" w:after="0"/>
    </w:pPr>
    <w:rPr>
      <w:b w:val="0"/>
      <w:sz w:val="22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9D28D8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D28D8"/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9D28D8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8D8"/>
    <w:rPr>
      <w:rFonts w:ascii="Tahoma" w:hAnsi="Tahoma" w:cs="Tahoma"/>
      <w:sz w:val="16"/>
      <w:szCs w:val="16"/>
    </w:rPr>
  </w:style>
  <w:style w:type="character" w:customStyle="1" w:styleId="Heading6Char">
    <w:name w:val="Heading 6 Char"/>
    <w:basedOn w:val="DefaultParagraphFont"/>
    <w:link w:val="Heading6"/>
    <w:qFormat/>
    <w:rsid w:val="009D28D8"/>
    <w:rPr>
      <w:b/>
      <w:bCs/>
      <w:sz w:val="22"/>
      <w:szCs w:val="22"/>
    </w:rPr>
  </w:style>
  <w:style w:type="character" w:customStyle="1" w:styleId="Heading5Char">
    <w:name w:val="Heading 5 Char"/>
    <w:basedOn w:val="DefaultParagraphFont"/>
    <w:link w:val="Heading5"/>
    <w:qFormat/>
    <w:rsid w:val="009D28D8"/>
    <w:rPr>
      <w:b/>
      <w:bCs/>
      <w:i/>
      <w:iCs/>
      <w:sz w:val="26"/>
      <w:szCs w:val="26"/>
    </w:rPr>
  </w:style>
  <w:style w:type="table" w:customStyle="1" w:styleId="TableGrid0">
    <w:name w:val="TableGrid"/>
    <w:qFormat/>
    <w:rsid w:val="009D28D8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qFormat/>
    <w:rsid w:val="009D28D8"/>
    <w:rPr>
      <w:rFonts w:ascii="Calibri" w:hAnsi="Calibri" w:cs="Arial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9D28D8"/>
    <w:rPr>
      <w:rFonts w:ascii="Calibri" w:hAnsi="Calibri" w:cs="Arial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9D28D8"/>
    <w:rPr>
      <w:rFonts w:ascii="Calibri" w:hAnsi="Calibri" w:cs="Arial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9D28D8"/>
    <w:rPr>
      <w:sz w:val="24"/>
    </w:rPr>
  </w:style>
  <w:style w:type="table" w:customStyle="1" w:styleId="TableGrid4">
    <w:name w:val="TableGrid4"/>
    <w:rsid w:val="009D28D8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odytext0">
    <w:name w:val="Body text_"/>
    <w:basedOn w:val="DefaultParagraphFont"/>
    <w:link w:val="BodyText7"/>
    <w:rsid w:val="009D28D8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0"/>
    <w:rsid w:val="009D28D8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  <w:style w:type="paragraph" w:customStyle="1" w:styleId="TableParagraph">
    <w:name w:val="Table Paragraph"/>
    <w:basedOn w:val="Normal"/>
    <w:uiPriority w:val="1"/>
    <w:qFormat/>
    <w:rsid w:val="009D28D8"/>
    <w:pPr>
      <w:widowControl w:val="0"/>
      <w:autoSpaceDE w:val="0"/>
      <w:autoSpaceDN w:val="0"/>
      <w:ind w:left="107"/>
    </w:pPr>
    <w:rPr>
      <w:rFonts w:ascii="Arial" w:eastAsia="Arial" w:hAnsi="Arial" w:cs="Arial"/>
      <w:sz w:val="22"/>
      <w:szCs w:val="22"/>
    </w:rPr>
  </w:style>
  <w:style w:type="paragraph" w:customStyle="1" w:styleId="Default">
    <w:name w:val="Default"/>
    <w:qFormat/>
    <w:rsid w:val="009D28D8"/>
    <w:pPr>
      <w:autoSpaceDE w:val="0"/>
      <w:autoSpaceDN w:val="0"/>
      <w:adjustRightInd w:val="0"/>
    </w:pPr>
    <w:rPr>
      <w:rFonts w:eastAsia="Trebuchet MS"/>
      <w:color w:val="000000"/>
      <w:sz w:val="24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uiPriority w:val="1"/>
    <w:qFormat/>
    <w:rsid w:val="009D28D8"/>
    <w:rPr>
      <w:sz w:val="24"/>
      <w:szCs w:val="22"/>
      <w:lang w:val="en-AU"/>
    </w:rPr>
  </w:style>
  <w:style w:type="numbering" w:customStyle="1" w:styleId="WWNum13">
    <w:name w:val="WWNum13"/>
    <w:basedOn w:val="NoList"/>
    <w:rsid w:val="00DC65BD"/>
    <w:pPr>
      <w:numPr>
        <w:numId w:val="3"/>
      </w:numPr>
    </w:pPr>
  </w:style>
  <w:style w:type="numbering" w:customStyle="1" w:styleId="WWNum2">
    <w:name w:val="WWNum2"/>
    <w:basedOn w:val="NoList"/>
    <w:rsid w:val="00584AB8"/>
    <w:pPr>
      <w:numPr>
        <w:numId w:val="4"/>
      </w:numPr>
    </w:pPr>
  </w:style>
  <w:style w:type="character" w:styleId="Strong">
    <w:name w:val="Strong"/>
    <w:basedOn w:val="DefaultParagraphFont"/>
    <w:uiPriority w:val="22"/>
    <w:qFormat/>
    <w:rsid w:val="00602AF6"/>
    <w:rPr>
      <w:b/>
      <w:bCs/>
    </w:rPr>
  </w:style>
  <w:style w:type="table" w:customStyle="1" w:styleId="TableGrid10">
    <w:name w:val="Table Grid1"/>
    <w:basedOn w:val="TableNormal"/>
    <w:next w:val="TableGrid"/>
    <w:uiPriority w:val="39"/>
    <w:rsid w:val="001B3B40"/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"/>
    <w:basedOn w:val="TableNormal"/>
    <w:next w:val="TableGrid"/>
    <w:uiPriority w:val="39"/>
    <w:rsid w:val="001B3B40"/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"/>
    <w:basedOn w:val="TableNormal"/>
    <w:next w:val="TableGrid"/>
    <w:uiPriority w:val="39"/>
    <w:rsid w:val="00760EF1"/>
    <w:rPr>
      <w:rFonts w:ascii="Aptos" w:eastAsia="Aptos" w:hAnsi="Aptos"/>
      <w:kern w:val="2"/>
      <w:sz w:val="22"/>
      <w:szCs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ccupationalProfilePanelMember">
    <w:name w:val="Occupational Profile Panel Member"/>
    <w:basedOn w:val="ListParagraph"/>
    <w:qFormat/>
    <w:rsid w:val="001F6A97"/>
    <w:pPr>
      <w:spacing w:after="160" w:line="276" w:lineRule="auto"/>
      <w:ind w:left="0"/>
      <w:contextualSpacing w:val="0"/>
    </w:pPr>
    <w:rPr>
      <w:bCs/>
      <w:sz w:val="22"/>
      <w:szCs w:val="22"/>
    </w:rPr>
  </w:style>
  <w:style w:type="paragraph" w:customStyle="1" w:styleId="OccupationalProfilePanel">
    <w:name w:val="Occupational Profile Panel"/>
    <w:basedOn w:val="Normal"/>
    <w:rsid w:val="001F6A97"/>
    <w:pPr>
      <w:spacing w:before="240" w:after="360" w:line="276" w:lineRule="auto"/>
    </w:pPr>
    <w:rPr>
      <w:b/>
      <w:bCs/>
      <w:szCs w:val="22"/>
    </w:rPr>
  </w:style>
  <w:style w:type="paragraph" w:customStyle="1" w:styleId="OccupationalProfileHeading">
    <w:name w:val="Occupational Profile Heading"/>
    <w:basedOn w:val="Header"/>
    <w:qFormat/>
    <w:rsid w:val="00AD2990"/>
    <w:pPr>
      <w:spacing w:after="240"/>
      <w:jc w:val="center"/>
    </w:pPr>
    <w:rPr>
      <w:rFonts w:ascii="Arial" w:hAnsi="Arial"/>
      <w:b/>
      <w:color w:val="00000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C17722"/>
    <w:rPr>
      <w:sz w:val="24"/>
    </w:rPr>
  </w:style>
  <w:style w:type="paragraph" w:styleId="ListContinue2">
    <w:name w:val="List Continue 2"/>
    <w:basedOn w:val="Normal"/>
    <w:uiPriority w:val="99"/>
    <w:unhideWhenUsed/>
    <w:rsid w:val="00A9569B"/>
    <w:pPr>
      <w:spacing w:after="12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23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DACUM%20Chart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E71018-1811-4B64-91B8-878525273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DACUM Chart Template</Template>
  <TotalTime>1228</TotalTime>
  <Pages>3</Pages>
  <Words>533</Words>
  <Characters>3043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DACUM Panel</vt:lpstr>
    </vt:vector>
  </TitlesOfParts>
  <Company>TITILRC</Company>
  <LinksUpToDate>false</LinksUpToDate>
  <CharactersWithSpaces>3569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DACUM Panel</dc:title>
  <dc:subject/>
  <dc:creator>swisscontact</dc:creator>
  <cp:keywords/>
  <dc:description/>
  <cp:lastModifiedBy>WC pc</cp:lastModifiedBy>
  <cp:revision>10</cp:revision>
  <cp:lastPrinted>2025-05-07T05:18:00Z</cp:lastPrinted>
  <dcterms:created xsi:type="dcterms:W3CDTF">2026-04-22T18:22:00Z</dcterms:created>
  <dcterms:modified xsi:type="dcterms:W3CDTF">2026-06-27T06:09:00Z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1033-11.2.0.11029</vt:lpwstr>
  </property>
  <property fmtid="{D5CDD505-2E9C-101B-9397-08002B2CF9AE}" pid="3" name="ICV">
    <vt:lpwstr>3F986CF3E71544779B040638977DC42E</vt:lpwstr>
  </property>
</Properties>
</file>